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E916A1" w14:textId="7664081C" w:rsidR="0088257B" w:rsidRPr="00B266B0" w:rsidRDefault="0088257B" w:rsidP="008825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Hlk110438726"/>
      <w:r w:rsidRPr="00B266B0">
        <w:rPr>
          <w:bCs/>
          <w:noProof w:val="0"/>
          <w:sz w:val="24"/>
          <w:szCs w:val="24"/>
        </w:rPr>
        <w:t xml:space="preserve">3GPP TSG-RAN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>
        <w:rPr>
          <w:noProof w:val="0"/>
          <w:sz w:val="24"/>
          <w:szCs w:val="24"/>
        </w:rPr>
        <w:t>25bis</w:t>
      </w:r>
      <w:r w:rsidRPr="00B266B0">
        <w:rPr>
          <w:bCs/>
          <w:noProof w:val="0"/>
          <w:sz w:val="24"/>
          <w:szCs w:val="24"/>
        </w:rPr>
        <w:tab/>
      </w:r>
      <w:r w:rsidR="00991A89" w:rsidRPr="00991A89">
        <w:rPr>
          <w:bCs/>
          <w:noProof w:val="0"/>
          <w:sz w:val="24"/>
          <w:szCs w:val="24"/>
        </w:rPr>
        <w:t>R3-245610</w:t>
      </w:r>
    </w:p>
    <w:p w14:paraId="17161733" w14:textId="77777777" w:rsidR="0088257B" w:rsidRPr="00B1063A" w:rsidRDefault="0088257B" w:rsidP="008825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Hefei, China</w:t>
      </w:r>
      <w:r w:rsidRPr="00782170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 xml:space="preserve">14 </w:t>
      </w:r>
      <w:r w:rsidRPr="00782170">
        <w:rPr>
          <w:rFonts w:cs="Arial"/>
          <w:sz w:val="24"/>
          <w:szCs w:val="24"/>
          <w:lang w:val="en-US"/>
        </w:rPr>
        <w:t xml:space="preserve">– </w:t>
      </w:r>
      <w:r>
        <w:rPr>
          <w:rFonts w:cs="Arial"/>
          <w:sz w:val="24"/>
          <w:szCs w:val="24"/>
          <w:lang w:val="en-US"/>
        </w:rPr>
        <w:t>18</w:t>
      </w:r>
      <w:r w:rsidRPr="00782170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October</w:t>
      </w:r>
      <w:r w:rsidRPr="00C84ED9">
        <w:rPr>
          <w:rFonts w:cs="Arial"/>
          <w:sz w:val="24"/>
          <w:szCs w:val="24"/>
          <w:lang w:val="en-US"/>
        </w:rPr>
        <w:t>, 202</w:t>
      </w:r>
      <w:r>
        <w:rPr>
          <w:rFonts w:cs="Arial"/>
          <w:sz w:val="24"/>
          <w:szCs w:val="24"/>
          <w:lang w:val="en-US"/>
        </w:rPr>
        <w:t>4</w:t>
      </w:r>
    </w:p>
    <w:p w14:paraId="4584CAE8" w14:textId="77777777" w:rsidR="0088257B" w:rsidRPr="007645EF" w:rsidRDefault="0088257B" w:rsidP="0088257B">
      <w:pPr>
        <w:rPr>
          <w:rFonts w:ascii="Calibri" w:hAnsi="Calibri" w:cs="Arial"/>
          <w:sz w:val="22"/>
          <w:szCs w:val="22"/>
        </w:rPr>
      </w:pPr>
    </w:p>
    <w:p w14:paraId="1268F5C9" w14:textId="7B923768" w:rsidR="0088257B" w:rsidRPr="00A85811" w:rsidRDefault="0088257B" w:rsidP="0088257B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Title:</w:t>
      </w:r>
      <w:r w:rsidRPr="007645EF"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 xml:space="preserve">[Draft] LS on the Feasibility of </w:t>
      </w:r>
      <w:r w:rsidR="00B534F1">
        <w:rPr>
          <w:b/>
          <w:bCs/>
          <w:lang w:val="en-US"/>
        </w:rPr>
        <w:t>new measurement that Averages UE Throughput in the UL</w:t>
      </w:r>
    </w:p>
    <w:p w14:paraId="5FA9C8C7" w14:textId="77777777" w:rsidR="0088257B" w:rsidRPr="007645EF" w:rsidRDefault="0088257B" w:rsidP="0088257B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Response to:</w:t>
      </w:r>
      <w:r w:rsidRPr="007645EF">
        <w:rPr>
          <w:rFonts w:ascii="Calibri" w:hAnsi="Calibri" w:cs="Arial"/>
          <w:bCs/>
          <w:sz w:val="22"/>
          <w:szCs w:val="22"/>
        </w:rPr>
        <w:tab/>
      </w:r>
    </w:p>
    <w:p w14:paraId="0F88734E" w14:textId="77777777" w:rsidR="0088257B" w:rsidRPr="007645EF" w:rsidRDefault="0088257B" w:rsidP="0088257B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Release:</w:t>
      </w:r>
      <w:r w:rsidRPr="007645EF">
        <w:rPr>
          <w:rFonts w:ascii="Calibri" w:hAnsi="Calibri" w:cs="Arial"/>
          <w:bCs/>
          <w:sz w:val="22"/>
          <w:szCs w:val="22"/>
        </w:rPr>
        <w:tab/>
        <w:t>Release 1</w:t>
      </w:r>
      <w:r>
        <w:rPr>
          <w:rFonts w:ascii="Calibri" w:hAnsi="Calibri" w:cs="Arial"/>
          <w:bCs/>
          <w:sz w:val="22"/>
          <w:szCs w:val="22"/>
        </w:rPr>
        <w:t>9</w:t>
      </w:r>
    </w:p>
    <w:p w14:paraId="00BC383A" w14:textId="77777777" w:rsidR="0088257B" w:rsidRPr="000A06DE" w:rsidRDefault="0088257B" w:rsidP="0088257B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Work Item:</w:t>
      </w:r>
      <w:r w:rsidRPr="00CB1D05">
        <w:rPr>
          <w:rFonts w:ascii="Calibri" w:hAnsi="Calibri" w:cs="Arial"/>
          <w:b/>
          <w:sz w:val="22"/>
          <w:szCs w:val="22"/>
        </w:rPr>
        <w:tab/>
      </w:r>
      <w:r w:rsidRPr="00AF3B25">
        <w:rPr>
          <w:rFonts w:ascii="Calibri" w:hAnsi="Calibri" w:cs="Arial"/>
          <w:bCs/>
          <w:sz w:val="22"/>
          <w:szCs w:val="22"/>
        </w:rPr>
        <w:t>NR_AIML_NGRAN_enh-Core</w:t>
      </w:r>
    </w:p>
    <w:p w14:paraId="4FC5C816" w14:textId="77777777" w:rsidR="0088257B" w:rsidRPr="007645EF" w:rsidRDefault="0088257B" w:rsidP="0088257B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</w:p>
    <w:p w14:paraId="7199C49D" w14:textId="77777777" w:rsidR="0088257B" w:rsidRPr="0014613E" w:rsidRDefault="0088257B" w:rsidP="0088257B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r w:rsidRPr="0014613E">
        <w:rPr>
          <w:rFonts w:ascii="Calibri" w:hAnsi="Calibri" w:cs="Arial"/>
          <w:b/>
          <w:sz w:val="22"/>
          <w:szCs w:val="22"/>
          <w:lang w:val="en-US"/>
        </w:rPr>
        <w:t>Source:</w:t>
      </w:r>
      <w:r w:rsidRPr="0014613E">
        <w:rPr>
          <w:rFonts w:ascii="Calibri" w:hAnsi="Calibri" w:cs="Arial"/>
          <w:bCs/>
          <w:sz w:val="22"/>
          <w:szCs w:val="22"/>
          <w:lang w:val="en-US"/>
        </w:rPr>
        <w:tab/>
      </w:r>
      <w:r>
        <w:rPr>
          <w:rFonts w:ascii="Arial" w:hAnsi="Arial" w:cs="Arial"/>
          <w:bCs/>
          <w:color w:val="FF0000"/>
        </w:rPr>
        <w:t xml:space="preserve">Nokia [to be </w:t>
      </w:r>
      <w:r w:rsidRPr="0014613E">
        <w:rPr>
          <w:rFonts w:ascii="Arial" w:hAnsi="Arial" w:cs="Arial"/>
          <w:bCs/>
          <w:lang w:val="en-US"/>
        </w:rPr>
        <w:t>RAN3</w:t>
      </w:r>
      <w:r>
        <w:rPr>
          <w:rFonts w:ascii="Arial" w:hAnsi="Arial" w:cs="Arial"/>
          <w:bCs/>
          <w:color w:val="FF0000"/>
        </w:rPr>
        <w:t>]</w:t>
      </w:r>
    </w:p>
    <w:p w14:paraId="3318B16C" w14:textId="77777777" w:rsidR="0088257B" w:rsidRPr="008E2859" w:rsidRDefault="0088257B" w:rsidP="0088257B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r w:rsidRPr="008E2859">
        <w:rPr>
          <w:rFonts w:ascii="Calibri" w:hAnsi="Calibri" w:cs="Arial"/>
          <w:b/>
          <w:sz w:val="22"/>
          <w:szCs w:val="22"/>
          <w:lang w:val="en-US"/>
        </w:rPr>
        <w:t>To:</w:t>
      </w:r>
      <w:r w:rsidRPr="008E2859">
        <w:rPr>
          <w:rFonts w:ascii="Calibri" w:hAnsi="Calibri" w:cs="Arial"/>
          <w:bCs/>
          <w:sz w:val="22"/>
          <w:szCs w:val="22"/>
          <w:lang w:val="en-US"/>
        </w:rPr>
        <w:tab/>
        <w:t>SA5</w:t>
      </w:r>
    </w:p>
    <w:p w14:paraId="555B55C6" w14:textId="77777777" w:rsidR="0088257B" w:rsidRPr="008E2859" w:rsidRDefault="0088257B" w:rsidP="0088257B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r w:rsidRPr="008E2859">
        <w:rPr>
          <w:rFonts w:ascii="Calibri" w:hAnsi="Calibri" w:cs="Arial"/>
          <w:b/>
          <w:sz w:val="22"/>
          <w:szCs w:val="22"/>
          <w:lang w:val="en-US"/>
        </w:rPr>
        <w:t>CC :</w:t>
      </w:r>
    </w:p>
    <w:p w14:paraId="2BF66918" w14:textId="77777777" w:rsidR="0088257B" w:rsidRPr="008E2859" w:rsidRDefault="0088257B" w:rsidP="0088257B">
      <w:pPr>
        <w:spacing w:after="60"/>
        <w:ind w:left="1985" w:hanging="1985"/>
        <w:rPr>
          <w:rFonts w:ascii="Calibri" w:hAnsi="Calibri" w:cs="Arial"/>
          <w:bCs/>
          <w:sz w:val="12"/>
          <w:szCs w:val="22"/>
          <w:lang w:val="en-US"/>
        </w:rPr>
      </w:pPr>
    </w:p>
    <w:p w14:paraId="272A813B" w14:textId="77777777" w:rsidR="0088257B" w:rsidRPr="00215CCC" w:rsidRDefault="0088257B" w:rsidP="0088257B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en-US"/>
        </w:rPr>
      </w:pPr>
      <w:r w:rsidRPr="00215CCC">
        <w:rPr>
          <w:rFonts w:ascii="Calibri" w:hAnsi="Calibri" w:cs="Arial"/>
          <w:b/>
          <w:sz w:val="22"/>
          <w:szCs w:val="22"/>
          <w:lang w:val="en-US"/>
        </w:rPr>
        <w:t>Contact Person:</w:t>
      </w:r>
      <w:bookmarkStart w:id="1" w:name="_Hlk110438804"/>
    </w:p>
    <w:p w14:paraId="24AC812A" w14:textId="77777777" w:rsidR="0088257B" w:rsidRPr="002200B7" w:rsidRDefault="0088257B" w:rsidP="0088257B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hanging="141"/>
        <w:rPr>
          <w:rFonts w:cs="Arial"/>
          <w:b/>
          <w:sz w:val="20"/>
        </w:rPr>
      </w:pPr>
      <w:r w:rsidRPr="002200B7">
        <w:rPr>
          <w:rFonts w:cs="Arial"/>
          <w:b/>
          <w:sz w:val="20"/>
        </w:rPr>
        <w:t>Name:</w:t>
      </w:r>
      <w:r w:rsidRPr="002200B7">
        <w:rPr>
          <w:rFonts w:cs="Arial"/>
          <w:b/>
          <w:sz w:val="20"/>
        </w:rPr>
        <w:tab/>
        <w:t>Anna Pantelidou</w:t>
      </w:r>
    </w:p>
    <w:p w14:paraId="08E3DBBD" w14:textId="77777777" w:rsidR="0088257B" w:rsidRPr="002200B7" w:rsidRDefault="0088257B" w:rsidP="0088257B">
      <w:pPr>
        <w:tabs>
          <w:tab w:val="left" w:pos="2268"/>
        </w:tabs>
        <w:ind w:firstLine="426"/>
        <w:rPr>
          <w:rFonts w:ascii="Arial" w:hAnsi="Arial" w:cs="Arial"/>
          <w:bCs/>
        </w:rPr>
      </w:pPr>
      <w:r w:rsidRPr="002200B7">
        <w:rPr>
          <w:rFonts w:ascii="Arial" w:hAnsi="Arial" w:cs="Arial"/>
          <w:b/>
        </w:rPr>
        <w:t>E-mail Address:</w:t>
      </w:r>
      <w:r w:rsidRPr="002200B7">
        <w:rPr>
          <w:rFonts w:ascii="Arial" w:hAnsi="Arial" w:cs="Arial"/>
          <w:b/>
        </w:rPr>
        <w:tab/>
      </w:r>
      <w:r w:rsidRPr="002200B7">
        <w:rPr>
          <w:rFonts w:ascii="Arial" w:hAnsi="Arial" w:cs="Arial"/>
          <w:bCs/>
        </w:rPr>
        <w:t>anna.pantelidou@nokia.com</w:t>
      </w:r>
    </w:p>
    <w:bookmarkEnd w:id="1"/>
    <w:p w14:paraId="28718CF8" w14:textId="77777777" w:rsidR="0088257B" w:rsidRPr="007645EF" w:rsidRDefault="0088257B" w:rsidP="0088257B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en-US"/>
        </w:rPr>
      </w:pPr>
    </w:p>
    <w:p w14:paraId="2739DF7C" w14:textId="77777777" w:rsidR="0088257B" w:rsidRPr="007645EF" w:rsidRDefault="0088257B" w:rsidP="0088257B">
      <w:pPr>
        <w:tabs>
          <w:tab w:val="left" w:pos="2268"/>
        </w:tabs>
        <w:rPr>
          <w:rStyle w:val="Hyperlink"/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Send any reply LS to:</w:t>
      </w:r>
      <w:r w:rsidRPr="007645EF">
        <w:rPr>
          <w:rFonts w:ascii="Calibri" w:hAnsi="Calibr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7645EF">
          <w:rPr>
            <w:rStyle w:val="Hyperlink"/>
            <w:rFonts w:ascii="Calibri" w:hAnsi="Calibri" w:cs="Arial"/>
            <w:b/>
            <w:sz w:val="22"/>
            <w:szCs w:val="22"/>
          </w:rPr>
          <w:t>mailto:3GPPLiaison@etsi.org</w:t>
        </w:r>
      </w:hyperlink>
    </w:p>
    <w:p w14:paraId="723F6645" w14:textId="77777777" w:rsidR="0088257B" w:rsidRPr="007645EF" w:rsidRDefault="0088257B" w:rsidP="0088257B">
      <w:pPr>
        <w:tabs>
          <w:tab w:val="left" w:pos="2268"/>
        </w:tabs>
        <w:rPr>
          <w:rFonts w:ascii="Calibri" w:hAnsi="Calibri" w:cs="Calibri"/>
          <w:b/>
          <w:sz w:val="22"/>
        </w:rPr>
      </w:pPr>
    </w:p>
    <w:p w14:paraId="05435730" w14:textId="77777777" w:rsidR="0088257B" w:rsidRPr="007645EF" w:rsidRDefault="0088257B" w:rsidP="0088257B">
      <w:pPr>
        <w:tabs>
          <w:tab w:val="left" w:pos="2268"/>
        </w:tabs>
        <w:rPr>
          <w:rFonts w:ascii="Calibri" w:hAnsi="Calibri" w:cs="Calibri"/>
          <w:bCs/>
          <w:sz w:val="24"/>
          <w:szCs w:val="22"/>
        </w:rPr>
      </w:pPr>
      <w:r w:rsidRPr="007645EF">
        <w:rPr>
          <w:rFonts w:ascii="Calibri" w:hAnsi="Calibri" w:cs="Calibri"/>
          <w:b/>
          <w:sz w:val="22"/>
        </w:rPr>
        <w:t>Attachments:</w:t>
      </w:r>
      <w:r w:rsidRPr="007645EF">
        <w:rPr>
          <w:rFonts w:ascii="Calibri" w:hAnsi="Calibri" w:cs="Calibri"/>
          <w:b/>
          <w:sz w:val="22"/>
        </w:rPr>
        <w:tab/>
        <w:t>None</w:t>
      </w:r>
      <w:r w:rsidRPr="007645EF">
        <w:rPr>
          <w:rFonts w:ascii="Calibri" w:hAnsi="Calibri" w:cs="Calibri"/>
          <w:b/>
          <w:sz w:val="24"/>
          <w:szCs w:val="22"/>
        </w:rPr>
        <w:t xml:space="preserve"> </w:t>
      </w:r>
      <w:r w:rsidRPr="007645EF">
        <w:rPr>
          <w:rFonts w:ascii="Calibri" w:hAnsi="Calibri" w:cs="Calibri"/>
          <w:bCs/>
          <w:sz w:val="24"/>
          <w:szCs w:val="22"/>
        </w:rPr>
        <w:tab/>
      </w:r>
    </w:p>
    <w:p w14:paraId="03747221" w14:textId="77777777" w:rsidR="0088257B" w:rsidRPr="007645EF" w:rsidRDefault="0088257B" w:rsidP="0088257B">
      <w:pPr>
        <w:pBdr>
          <w:bottom w:val="single" w:sz="4" w:space="1" w:color="auto"/>
        </w:pBdr>
        <w:rPr>
          <w:rFonts w:ascii="Calibri" w:hAnsi="Calibri" w:cs="Calibri"/>
          <w:sz w:val="24"/>
          <w:szCs w:val="22"/>
        </w:rPr>
      </w:pPr>
    </w:p>
    <w:p w14:paraId="254B1D7A" w14:textId="77777777" w:rsidR="0088257B" w:rsidRPr="007645EF" w:rsidRDefault="0088257B" w:rsidP="0088257B">
      <w:pPr>
        <w:rPr>
          <w:rFonts w:ascii="Calibri" w:hAnsi="Calibri" w:cs="Arial"/>
          <w:sz w:val="22"/>
          <w:szCs w:val="22"/>
        </w:rPr>
      </w:pPr>
    </w:p>
    <w:p w14:paraId="4DB6A1B8" w14:textId="77777777" w:rsidR="0088257B" w:rsidRPr="007645EF" w:rsidRDefault="0088257B" w:rsidP="0088257B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1. Overall Description:</w:t>
      </w:r>
    </w:p>
    <w:p w14:paraId="708D16D7" w14:textId="4D4E20E8" w:rsidR="0088257B" w:rsidRPr="006E4CBA" w:rsidRDefault="007179A6" w:rsidP="006E4CBA">
      <w:pPr>
        <w:rPr>
          <w:lang w:val="en-US"/>
        </w:rPr>
      </w:pPr>
      <w:bookmarkStart w:id="2" w:name="_Hlk149836526"/>
      <w:bookmarkStart w:id="3" w:name="_Hlk159195854"/>
      <w:r>
        <w:rPr>
          <w:lang w:val="en-US"/>
        </w:rPr>
        <w:t xml:space="preserve">RAN3 has started work on </w:t>
      </w:r>
      <w:r w:rsidR="005E3888">
        <w:rPr>
          <w:lang w:val="en-US"/>
        </w:rPr>
        <w:t xml:space="preserve">enhancements of AI/ML for NG-RAN. </w:t>
      </w:r>
      <w:r w:rsidR="00C03508">
        <w:rPr>
          <w:lang w:val="en-US"/>
        </w:rPr>
        <w:t xml:space="preserve">In </w:t>
      </w:r>
      <w:r w:rsidR="00C659CE">
        <w:rPr>
          <w:lang w:val="en-US"/>
        </w:rPr>
        <w:t>t</w:t>
      </w:r>
      <w:r w:rsidR="00115F68">
        <w:rPr>
          <w:lang w:val="en-US"/>
        </w:rPr>
        <w:t xml:space="preserve">he context of support of UE performance measurements </w:t>
      </w:r>
      <w:r w:rsidR="00275691">
        <w:rPr>
          <w:lang w:val="en-US"/>
        </w:rPr>
        <w:t xml:space="preserve">for </w:t>
      </w:r>
      <w:r w:rsidR="00074704">
        <w:rPr>
          <w:lang w:val="en-US"/>
        </w:rPr>
        <w:t xml:space="preserve">Slicing, Split Architecture and enhanced </w:t>
      </w:r>
      <w:r w:rsidR="00B21E3F">
        <w:rPr>
          <w:lang w:val="en-US"/>
        </w:rPr>
        <w:t xml:space="preserve">Mobility Optimization </w:t>
      </w:r>
      <w:r w:rsidR="00275691">
        <w:rPr>
          <w:lang w:val="en-US"/>
        </w:rPr>
        <w:t xml:space="preserve"> use cases</w:t>
      </w:r>
      <w:r w:rsidR="0017204A">
        <w:rPr>
          <w:lang w:val="en-US"/>
        </w:rPr>
        <w:t>,</w:t>
      </w:r>
      <w:r w:rsidR="00275691">
        <w:rPr>
          <w:lang w:val="en-US"/>
        </w:rPr>
        <w:t xml:space="preserve"> </w:t>
      </w:r>
      <w:r w:rsidR="0088257B">
        <w:rPr>
          <w:lang w:val="en-US"/>
        </w:rPr>
        <w:t xml:space="preserve">RAN3 </w:t>
      </w:r>
      <w:r w:rsidR="007C44AF">
        <w:rPr>
          <w:lang w:val="en-US"/>
        </w:rPr>
        <w:t xml:space="preserve">believes </w:t>
      </w:r>
      <w:r w:rsidR="001C051C">
        <w:rPr>
          <w:lang w:val="en-US"/>
        </w:rPr>
        <w:t>that</w:t>
      </w:r>
      <w:r w:rsidR="003072CA">
        <w:rPr>
          <w:lang w:val="en-US"/>
        </w:rPr>
        <w:t xml:space="preserve"> the preferred </w:t>
      </w:r>
      <w:r w:rsidR="006E4CBA">
        <w:rPr>
          <w:lang w:val="en-US"/>
        </w:rPr>
        <w:t>option for measuring UL/DL Average Throughput is at</w:t>
      </w:r>
      <w:r w:rsidR="001C051C">
        <w:rPr>
          <w:lang w:val="en-US"/>
        </w:rPr>
        <w:t xml:space="preserve"> PDCP level</w:t>
      </w:r>
      <w:r w:rsidR="006E4CBA">
        <w:rPr>
          <w:lang w:val="en-US"/>
        </w:rPr>
        <w:t>.</w:t>
      </w:r>
      <w:r w:rsidR="006F72B8">
        <w:rPr>
          <w:lang w:val="en-US"/>
        </w:rPr>
        <w:t xml:space="preserve"> However such measurement is currently not </w:t>
      </w:r>
      <w:r w:rsidR="00784F57">
        <w:rPr>
          <w:lang w:val="en-US"/>
        </w:rPr>
        <w:t xml:space="preserve">available </w:t>
      </w:r>
      <w:r w:rsidR="00DD7D5B">
        <w:rPr>
          <w:lang w:val="en-US"/>
        </w:rPr>
        <w:t>in SA5’s specificatio</w:t>
      </w:r>
      <w:r w:rsidR="0089226F">
        <w:rPr>
          <w:lang w:val="en-US"/>
        </w:rPr>
        <w:t xml:space="preserve">n. Before any final agreement in RAN3, RAN3 would therefore </w:t>
      </w:r>
      <w:r w:rsidR="00760852">
        <w:rPr>
          <w:lang w:val="en-US"/>
        </w:rPr>
        <w:t>like to ask SA5 whether</w:t>
      </w:r>
      <w:r w:rsidR="00DB39EE">
        <w:rPr>
          <w:lang w:val="en-US"/>
        </w:rPr>
        <w:t>, according to SA5,</w:t>
      </w:r>
      <w:r w:rsidR="009F7E13" w:rsidRPr="009F7E13">
        <w:t xml:space="preserve"> </w:t>
      </w:r>
      <w:r w:rsidR="009F7E13" w:rsidRPr="009F7E13">
        <w:rPr>
          <w:lang w:val="en-US"/>
        </w:rPr>
        <w:t>it is feasible to measure Average UE Throughput in the UL</w:t>
      </w:r>
      <w:r w:rsidR="009F7E13">
        <w:rPr>
          <w:lang w:val="en-US"/>
        </w:rPr>
        <w:t xml:space="preserve"> and DL</w:t>
      </w:r>
      <w:r w:rsidR="00923D3F">
        <w:rPr>
          <w:lang w:val="en-US"/>
        </w:rPr>
        <w:t xml:space="preserve"> at the gNB-CU-UP.</w:t>
      </w:r>
      <w:r w:rsidR="00760852">
        <w:rPr>
          <w:lang w:val="en-US"/>
        </w:rPr>
        <w:t xml:space="preserve"> </w:t>
      </w:r>
      <w:r w:rsidR="001C051C">
        <w:rPr>
          <w:lang w:val="en-US"/>
        </w:rPr>
        <w:t xml:space="preserve"> </w:t>
      </w:r>
      <w:bookmarkEnd w:id="2"/>
      <w:bookmarkEnd w:id="3"/>
    </w:p>
    <w:p w14:paraId="6FB221ED" w14:textId="77777777" w:rsidR="0088257B" w:rsidRPr="007645EF" w:rsidRDefault="0088257B" w:rsidP="0088257B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2. Actions:</w:t>
      </w:r>
    </w:p>
    <w:p w14:paraId="1FCC69A0" w14:textId="54043E68" w:rsidR="0088257B" w:rsidRDefault="0088257B" w:rsidP="0088257B">
      <w:pPr>
        <w:spacing w:after="120"/>
        <w:ind w:left="1134" w:hanging="1134"/>
        <w:jc w:val="both"/>
        <w:rPr>
          <w:b/>
          <w:bCs/>
          <w:lang w:val="en-US"/>
        </w:rPr>
      </w:pPr>
      <w:r>
        <w:rPr>
          <w:rFonts w:ascii="Arial" w:hAnsi="Arial" w:cs="Arial"/>
          <w:b/>
        </w:rPr>
        <w:t xml:space="preserve">To SA5 : </w:t>
      </w:r>
      <w:r>
        <w:rPr>
          <w:rFonts w:ascii="Arial" w:hAnsi="Arial" w:cs="Arial"/>
          <w:b/>
        </w:rPr>
        <w:tab/>
      </w:r>
      <w:r>
        <w:rPr>
          <w:b/>
          <w:bCs/>
        </w:rPr>
        <w:t xml:space="preserve">RAN3 would like to </w:t>
      </w:r>
      <w:r w:rsidR="005E57FC">
        <w:rPr>
          <w:b/>
          <w:bCs/>
        </w:rPr>
        <w:t>ask</w:t>
      </w:r>
      <w:r w:rsidR="00867BDC">
        <w:rPr>
          <w:b/>
          <w:bCs/>
        </w:rPr>
        <w:t xml:space="preserve"> </w:t>
      </w:r>
      <w:r>
        <w:rPr>
          <w:b/>
          <w:bCs/>
        </w:rPr>
        <w:t>SA5</w:t>
      </w:r>
      <w:r w:rsidR="005E57FC">
        <w:rPr>
          <w:b/>
          <w:bCs/>
        </w:rPr>
        <w:t xml:space="preserve"> whether it is feasible to measure Average </w:t>
      </w:r>
      <w:r w:rsidR="0036324B">
        <w:rPr>
          <w:b/>
          <w:bCs/>
        </w:rPr>
        <w:t xml:space="preserve">UE </w:t>
      </w:r>
      <w:r w:rsidR="005E57FC">
        <w:rPr>
          <w:b/>
          <w:bCs/>
        </w:rPr>
        <w:t>Throughput in the UL</w:t>
      </w:r>
      <w:r w:rsidR="00830D05">
        <w:rPr>
          <w:b/>
          <w:bCs/>
        </w:rPr>
        <w:t xml:space="preserve"> </w:t>
      </w:r>
      <w:r w:rsidR="009F7E13">
        <w:rPr>
          <w:b/>
          <w:bCs/>
        </w:rPr>
        <w:t xml:space="preserve">and DL </w:t>
      </w:r>
      <w:r w:rsidR="00830D05">
        <w:rPr>
          <w:b/>
          <w:bCs/>
        </w:rPr>
        <w:t>at</w:t>
      </w:r>
      <w:r w:rsidR="009F7E13">
        <w:rPr>
          <w:b/>
          <w:bCs/>
        </w:rPr>
        <w:t xml:space="preserve"> the</w:t>
      </w:r>
      <w:r w:rsidR="00830D05">
        <w:rPr>
          <w:b/>
          <w:bCs/>
        </w:rPr>
        <w:t xml:space="preserve"> gNB-CU-UP</w:t>
      </w:r>
      <w:r>
        <w:rPr>
          <w:b/>
          <w:bCs/>
        </w:rPr>
        <w:t>.</w:t>
      </w:r>
      <w:r w:rsidRPr="00C452D5">
        <w:rPr>
          <w:b/>
          <w:bCs/>
        </w:rPr>
        <w:t xml:space="preserve"> </w:t>
      </w:r>
    </w:p>
    <w:p w14:paraId="7FFCE195" w14:textId="77777777" w:rsidR="0088257B" w:rsidRPr="003506EC" w:rsidRDefault="0088257B" w:rsidP="0088257B">
      <w:pPr>
        <w:spacing w:after="120"/>
        <w:ind w:left="1134" w:hanging="1134"/>
        <w:jc w:val="both"/>
        <w:rPr>
          <w:b/>
          <w:bCs/>
        </w:rPr>
      </w:pPr>
      <w:r>
        <w:rPr>
          <w:b/>
          <w:bCs/>
          <w:lang w:val="en-US"/>
        </w:rPr>
        <w:t xml:space="preserve"> </w:t>
      </w:r>
    </w:p>
    <w:p w14:paraId="236715C1" w14:textId="77777777" w:rsidR="0088257B" w:rsidRPr="007645EF" w:rsidRDefault="0088257B" w:rsidP="0088257B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3. Dates of Next TSG-RAN WG3 Meetings:</w:t>
      </w:r>
    </w:p>
    <w:bookmarkEnd w:id="0"/>
    <w:p w14:paraId="44BA5412" w14:textId="77777777" w:rsidR="0088257B" w:rsidRDefault="0088257B" w:rsidP="0088257B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 RAN3#126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18 - 22 November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Orlando</w:t>
      </w:r>
      <w:r w:rsidRPr="007A049B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USA</w:t>
      </w:r>
    </w:p>
    <w:p w14:paraId="3B3810E7" w14:textId="77777777" w:rsidR="0088257B" w:rsidRPr="005B7938" w:rsidRDefault="0088257B" w:rsidP="0088257B">
      <w:pPr>
        <w:spacing w:after="120"/>
        <w:rPr>
          <w:rFonts w:ascii="Arial" w:hAnsi="Arial" w:cs="Arial"/>
          <w:bCs/>
        </w:rPr>
      </w:pPr>
      <w:r w:rsidRPr="006D04A8">
        <w:rPr>
          <w:rFonts w:ascii="Arial" w:hAnsi="Arial" w:cs="Arial"/>
          <w:bCs/>
        </w:rPr>
        <w:t>TSG-RAN WG3 Meeting RAN3#12</w:t>
      </w:r>
      <w:r>
        <w:rPr>
          <w:rFonts w:ascii="Arial" w:hAnsi="Arial" w:cs="Arial"/>
          <w:bCs/>
        </w:rPr>
        <w:t>7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7</w:t>
      </w:r>
      <w:r w:rsidRPr="006D04A8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21</w:t>
      </w:r>
      <w:r w:rsidRPr="006D04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6D04A8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5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70ED4A01" w14:textId="77777777" w:rsidR="0088257B" w:rsidRPr="0059191F" w:rsidRDefault="0088257B" w:rsidP="0088257B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p w14:paraId="5A3CEB44" w14:textId="77777777" w:rsidR="0088257B" w:rsidRDefault="0088257B" w:rsidP="0088257B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p w14:paraId="6E1A86E9" w14:textId="77777777" w:rsidR="0088257B" w:rsidRDefault="0088257B" w:rsidP="0088257B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p w14:paraId="7E652F0F" w14:textId="77777777" w:rsidR="00080512" w:rsidRPr="00935DFC" w:rsidRDefault="00080512" w:rsidP="00CD4C7B"/>
    <w:sectPr w:rsidR="00080512" w:rsidRPr="00935DF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AD47F6" w14:textId="77777777" w:rsidR="000F734D" w:rsidRDefault="000F734D">
      <w:r>
        <w:separator/>
      </w:r>
    </w:p>
  </w:endnote>
  <w:endnote w:type="continuationSeparator" w:id="0">
    <w:p w14:paraId="1D6087E8" w14:textId="77777777" w:rsidR="000F734D" w:rsidRDefault="000F734D">
      <w:r>
        <w:continuationSeparator/>
      </w:r>
    </w:p>
  </w:endnote>
  <w:endnote w:type="continuationNotice" w:id="1">
    <w:p w14:paraId="1436A1C6" w14:textId="77777777" w:rsidR="000F734D" w:rsidRDefault="000F734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A63DFC" w14:textId="77777777" w:rsidR="000F734D" w:rsidRDefault="000F734D">
      <w:r>
        <w:separator/>
      </w:r>
    </w:p>
  </w:footnote>
  <w:footnote w:type="continuationSeparator" w:id="0">
    <w:p w14:paraId="4A5C43AD" w14:textId="77777777" w:rsidR="000F734D" w:rsidRDefault="000F734D">
      <w:r>
        <w:continuationSeparator/>
      </w:r>
    </w:p>
  </w:footnote>
  <w:footnote w:type="continuationNotice" w:id="1">
    <w:p w14:paraId="37DBEB5A" w14:textId="77777777" w:rsidR="000F734D" w:rsidRDefault="000F734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430A00"/>
    <w:multiLevelType w:val="hybridMultilevel"/>
    <w:tmpl w:val="B05432E2"/>
    <w:lvl w:ilvl="0" w:tplc="869C9A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B2448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68F4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4D200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04D3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04E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D204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3ABC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DC628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4E2591D"/>
    <w:multiLevelType w:val="hybridMultilevel"/>
    <w:tmpl w:val="E06C1DFC"/>
    <w:lvl w:ilvl="0" w:tplc="BBF65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06BC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36FF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DA22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12EB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4864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845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ACC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D042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7957030"/>
    <w:multiLevelType w:val="hybridMultilevel"/>
    <w:tmpl w:val="5222427A"/>
    <w:lvl w:ilvl="0" w:tplc="A72827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BCEC9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ECAD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34BF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E0D0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465A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1086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74A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DAAA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A8F05CA"/>
    <w:multiLevelType w:val="hybridMultilevel"/>
    <w:tmpl w:val="95AA4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BB2FEA"/>
    <w:multiLevelType w:val="hybridMultilevel"/>
    <w:tmpl w:val="CE54089C"/>
    <w:lvl w:ilvl="0" w:tplc="B09A7D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005E9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0675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0620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864D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5AE0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2F4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8818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5022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EF960C8"/>
    <w:multiLevelType w:val="hybridMultilevel"/>
    <w:tmpl w:val="62CA7E40"/>
    <w:lvl w:ilvl="0" w:tplc="D87003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DC4BA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BBE99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A4608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0AAD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D46C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BC7C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320E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5A7DF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7348E4"/>
    <w:multiLevelType w:val="hybridMultilevel"/>
    <w:tmpl w:val="0E6E05EC"/>
    <w:lvl w:ilvl="0" w:tplc="97E6CE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BCC68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8615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46C1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3230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0CD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D6D5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1C0F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24FB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FDD2840"/>
    <w:multiLevelType w:val="hybridMultilevel"/>
    <w:tmpl w:val="B4D00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1409"/>
    <w:multiLevelType w:val="hybridMultilevel"/>
    <w:tmpl w:val="A492E54C"/>
    <w:lvl w:ilvl="0" w:tplc="33546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8ECC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24F63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B408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B05D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7F287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22ED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025F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C619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23D55140"/>
    <w:multiLevelType w:val="hybridMultilevel"/>
    <w:tmpl w:val="87404402"/>
    <w:lvl w:ilvl="0" w:tplc="565435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1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183D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DAB7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06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C2DC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A2CA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5AF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A0C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C7D641A"/>
    <w:multiLevelType w:val="hybridMultilevel"/>
    <w:tmpl w:val="110A2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BC59E2"/>
    <w:multiLevelType w:val="hybridMultilevel"/>
    <w:tmpl w:val="0E80A306"/>
    <w:lvl w:ilvl="0" w:tplc="AFB894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28699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28E4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DCEF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5CB0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22C7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1AE1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D60F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366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F3C44FD"/>
    <w:multiLevelType w:val="hybridMultilevel"/>
    <w:tmpl w:val="A950DA34"/>
    <w:lvl w:ilvl="0" w:tplc="A1E093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7C41B7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6E829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2C6BA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1FCD9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52B7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76082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784CE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EAEE5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0AF796F"/>
    <w:multiLevelType w:val="hybridMultilevel"/>
    <w:tmpl w:val="5C48B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3A2F2B"/>
    <w:multiLevelType w:val="hybridMultilevel"/>
    <w:tmpl w:val="627ED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3A4A55"/>
    <w:multiLevelType w:val="hybridMultilevel"/>
    <w:tmpl w:val="BC209EEE"/>
    <w:lvl w:ilvl="0" w:tplc="B622D4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8C55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9089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46F2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6C0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3897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B843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8262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158E0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9B04D41"/>
    <w:multiLevelType w:val="hybridMultilevel"/>
    <w:tmpl w:val="DF5E9A74"/>
    <w:lvl w:ilvl="0" w:tplc="BBE03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E07F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B60C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B8D5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D65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5C91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98E8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96A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3AC6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B724D84"/>
    <w:multiLevelType w:val="hybridMultilevel"/>
    <w:tmpl w:val="EE06F9CC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B835358"/>
    <w:multiLevelType w:val="hybridMultilevel"/>
    <w:tmpl w:val="29BC798A"/>
    <w:lvl w:ilvl="0" w:tplc="099E4BE6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4AD2E770"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5B901D96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5908DA6C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1940085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EBDE507E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6DEEE3C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30A6ABFC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86EEBC2A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2" w15:restartNumberingAfterBreak="0">
    <w:nsid w:val="3F124803"/>
    <w:multiLevelType w:val="hybridMultilevel"/>
    <w:tmpl w:val="E2543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6702C2"/>
    <w:multiLevelType w:val="hybridMultilevel"/>
    <w:tmpl w:val="D6DA1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384103"/>
    <w:multiLevelType w:val="hybridMultilevel"/>
    <w:tmpl w:val="C7D6F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8A58E5"/>
    <w:multiLevelType w:val="hybridMultilevel"/>
    <w:tmpl w:val="0682E9BA"/>
    <w:lvl w:ilvl="0" w:tplc="207A5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E481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3E8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6C01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BABE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B45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EEBE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86E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E63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3B07FCD"/>
    <w:multiLevelType w:val="hybridMultilevel"/>
    <w:tmpl w:val="EE06F9CC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73E52A1"/>
    <w:multiLevelType w:val="hybridMultilevel"/>
    <w:tmpl w:val="0844724C"/>
    <w:lvl w:ilvl="0" w:tplc="B740A5F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EF063E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ptos" w:hAnsi="Aptos" w:hint="default"/>
      </w:rPr>
    </w:lvl>
    <w:lvl w:ilvl="2" w:tplc="DEC00828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244A89D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5DD2999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D7A2FA2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A9A25A5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A2CF4F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47BA19A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8" w15:restartNumberingAfterBreak="0">
    <w:nsid w:val="48AD6490"/>
    <w:multiLevelType w:val="hybridMultilevel"/>
    <w:tmpl w:val="07545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56309C"/>
    <w:multiLevelType w:val="hybridMultilevel"/>
    <w:tmpl w:val="F9863892"/>
    <w:lvl w:ilvl="0" w:tplc="A710B9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7A0D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41C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60C5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80E3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6EB3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EE8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849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664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A067B15"/>
    <w:multiLevelType w:val="hybridMultilevel"/>
    <w:tmpl w:val="723851AE"/>
    <w:lvl w:ilvl="0" w:tplc="D25EE6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AAD4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6094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58A17A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6EE2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90E1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307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8C1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DAB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BF831A9"/>
    <w:multiLevelType w:val="hybridMultilevel"/>
    <w:tmpl w:val="C69C0320"/>
    <w:lvl w:ilvl="0" w:tplc="62B2E0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D230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2544E3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43AE1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5639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CE0C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0960A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EE2B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BA52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4CB51154"/>
    <w:multiLevelType w:val="hybridMultilevel"/>
    <w:tmpl w:val="9F76EF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940E93"/>
    <w:multiLevelType w:val="hybridMultilevel"/>
    <w:tmpl w:val="C090101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2F347D5"/>
    <w:multiLevelType w:val="hybridMultilevel"/>
    <w:tmpl w:val="17E4FFCC"/>
    <w:lvl w:ilvl="0" w:tplc="BBDA49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9841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6C2BE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A01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5EBD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960E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227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78E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A010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504192D"/>
    <w:multiLevelType w:val="hybridMultilevel"/>
    <w:tmpl w:val="22821AF2"/>
    <w:lvl w:ilvl="0" w:tplc="354C2D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0232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100C1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A64A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BC84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6251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88E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7A2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27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8B07C1D"/>
    <w:multiLevelType w:val="hybridMultilevel"/>
    <w:tmpl w:val="61F671D6"/>
    <w:lvl w:ilvl="0" w:tplc="B6CE8DB2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8A4C2DEC"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2" w:tplc="160635F4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3" w:tplc="6158E5F2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B08218C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  <w:lvl w:ilvl="5" w:tplc="7AB4BA32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6" w:tplc="B088D9D8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B7FE314E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</w:rPr>
    </w:lvl>
    <w:lvl w:ilvl="8" w:tplc="DDF24EC4" w:tentative="1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</w:rPr>
    </w:lvl>
  </w:abstractNum>
  <w:abstractNum w:abstractNumId="38" w15:restartNumberingAfterBreak="0">
    <w:nsid w:val="6D2A431D"/>
    <w:multiLevelType w:val="multilevel"/>
    <w:tmpl w:val="065EBCA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EC41F48"/>
    <w:multiLevelType w:val="hybridMultilevel"/>
    <w:tmpl w:val="6E4CEA7A"/>
    <w:lvl w:ilvl="0" w:tplc="FE246A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266D5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C29EA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961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0847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D2C8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7E2A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AC69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1807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F945DBC"/>
    <w:multiLevelType w:val="hybridMultilevel"/>
    <w:tmpl w:val="9878B63C"/>
    <w:lvl w:ilvl="0" w:tplc="BDD2A2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0436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4C8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3289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2654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8C1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7EA0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E684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3A26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 w15:restartNumberingAfterBreak="0">
    <w:nsid w:val="6FD7548E"/>
    <w:multiLevelType w:val="hybridMultilevel"/>
    <w:tmpl w:val="2AC654EE"/>
    <w:lvl w:ilvl="0" w:tplc="A20051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967C8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EE38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DA9E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96CA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FE51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6AC9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50B6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AAD7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29761B8"/>
    <w:multiLevelType w:val="hybridMultilevel"/>
    <w:tmpl w:val="22BA9196"/>
    <w:lvl w:ilvl="0" w:tplc="B740A5F6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76B6027E"/>
    <w:multiLevelType w:val="hybridMultilevel"/>
    <w:tmpl w:val="B2AABC26"/>
    <w:lvl w:ilvl="0" w:tplc="B740A5F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AB5E3A"/>
    <w:multiLevelType w:val="hybridMultilevel"/>
    <w:tmpl w:val="2D1A9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CA7865"/>
    <w:multiLevelType w:val="multilevel"/>
    <w:tmpl w:val="1C96EF36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6" w15:restartNumberingAfterBreak="0">
    <w:nsid w:val="7BB51AE1"/>
    <w:multiLevelType w:val="hybridMultilevel"/>
    <w:tmpl w:val="CA0829AE"/>
    <w:lvl w:ilvl="0" w:tplc="432AF79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FCB6747A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FAA8BC3C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C76E82AC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7B2CDAE8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8B76A6CE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9C364168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AA5AF3E8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CA84D994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FC46829"/>
    <w:multiLevelType w:val="multilevel"/>
    <w:tmpl w:val="8A7660B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7FEB372C"/>
    <w:multiLevelType w:val="hybridMultilevel"/>
    <w:tmpl w:val="B210A3EC"/>
    <w:lvl w:ilvl="0" w:tplc="3B6C1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602E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4AA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7E9D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CE5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32F7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9AB7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C8F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4A5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884460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805651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8241122">
    <w:abstractNumId w:val="1"/>
  </w:num>
  <w:num w:numId="4" w16cid:durableId="535581678">
    <w:abstractNumId w:val="18"/>
  </w:num>
  <w:num w:numId="5" w16cid:durableId="1293485520">
    <w:abstractNumId w:val="38"/>
  </w:num>
  <w:num w:numId="6" w16cid:durableId="518593314">
    <w:abstractNumId w:val="14"/>
  </w:num>
  <w:num w:numId="7" w16cid:durableId="133304696">
    <w:abstractNumId w:val="34"/>
  </w:num>
  <w:num w:numId="8" w16cid:durableId="1401951229">
    <w:abstractNumId w:val="7"/>
  </w:num>
  <w:num w:numId="9" w16cid:durableId="765687038">
    <w:abstractNumId w:val="2"/>
  </w:num>
  <w:num w:numId="10" w16cid:durableId="1190608963">
    <w:abstractNumId w:val="46"/>
  </w:num>
  <w:num w:numId="11" w16cid:durableId="1298758106">
    <w:abstractNumId w:val="30"/>
  </w:num>
  <w:num w:numId="12" w16cid:durableId="485165343">
    <w:abstractNumId w:val="29"/>
  </w:num>
  <w:num w:numId="13" w16cid:durableId="389350407">
    <w:abstractNumId w:val="10"/>
  </w:num>
  <w:num w:numId="14" w16cid:durableId="195781584">
    <w:abstractNumId w:val="48"/>
  </w:num>
  <w:num w:numId="15" w16cid:durableId="1483423386">
    <w:abstractNumId w:val="19"/>
  </w:num>
  <w:num w:numId="16" w16cid:durableId="1742748413">
    <w:abstractNumId w:val="31"/>
  </w:num>
  <w:num w:numId="17" w16cid:durableId="1818763474">
    <w:abstractNumId w:val="11"/>
  </w:num>
  <w:num w:numId="18" w16cid:durableId="1667585086">
    <w:abstractNumId w:val="17"/>
  </w:num>
  <w:num w:numId="19" w16cid:durableId="1271208106">
    <w:abstractNumId w:val="3"/>
  </w:num>
  <w:num w:numId="20" w16cid:durableId="305671312">
    <w:abstractNumId w:val="40"/>
  </w:num>
  <w:num w:numId="21" w16cid:durableId="1929924767">
    <w:abstractNumId w:val="25"/>
  </w:num>
  <w:num w:numId="22" w16cid:durableId="1059861415">
    <w:abstractNumId w:val="22"/>
  </w:num>
  <w:num w:numId="23" w16cid:durableId="801921517">
    <w:abstractNumId w:val="16"/>
  </w:num>
  <w:num w:numId="24" w16cid:durableId="373887140">
    <w:abstractNumId w:val="33"/>
  </w:num>
  <w:num w:numId="25" w16cid:durableId="665866287">
    <w:abstractNumId w:val="32"/>
  </w:num>
  <w:num w:numId="26" w16cid:durableId="38943242">
    <w:abstractNumId w:val="28"/>
  </w:num>
  <w:num w:numId="27" w16cid:durableId="933518623">
    <w:abstractNumId w:val="12"/>
  </w:num>
  <w:num w:numId="28" w16cid:durableId="118303497">
    <w:abstractNumId w:val="37"/>
  </w:num>
  <w:num w:numId="29" w16cid:durableId="580482829">
    <w:abstractNumId w:val="21"/>
  </w:num>
  <w:num w:numId="30" w16cid:durableId="277570088">
    <w:abstractNumId w:val="27"/>
  </w:num>
  <w:num w:numId="31" w16cid:durableId="823086067">
    <w:abstractNumId w:val="44"/>
  </w:num>
  <w:num w:numId="32" w16cid:durableId="1681161294">
    <w:abstractNumId w:val="5"/>
  </w:num>
  <w:num w:numId="33" w16cid:durableId="432364267">
    <w:abstractNumId w:val="23"/>
  </w:num>
  <w:num w:numId="34" w16cid:durableId="100154845">
    <w:abstractNumId w:val="47"/>
  </w:num>
  <w:num w:numId="35" w16cid:durableId="2139182707">
    <w:abstractNumId w:val="15"/>
  </w:num>
  <w:num w:numId="36" w16cid:durableId="1613902366">
    <w:abstractNumId w:val="43"/>
  </w:num>
  <w:num w:numId="37" w16cid:durableId="389499117">
    <w:abstractNumId w:val="42"/>
  </w:num>
  <w:num w:numId="38" w16cid:durableId="1053195282">
    <w:abstractNumId w:val="45"/>
  </w:num>
  <w:num w:numId="39" w16cid:durableId="695468173">
    <w:abstractNumId w:val="24"/>
  </w:num>
  <w:num w:numId="40" w16cid:durableId="652950563">
    <w:abstractNumId w:val="20"/>
  </w:num>
  <w:num w:numId="41" w16cid:durableId="689989628">
    <w:abstractNumId w:val="26"/>
  </w:num>
  <w:num w:numId="42" w16cid:durableId="1258443321">
    <w:abstractNumId w:val="35"/>
  </w:num>
  <w:num w:numId="43" w16cid:durableId="585113034">
    <w:abstractNumId w:val="39"/>
  </w:num>
  <w:num w:numId="44" w16cid:durableId="1294680207">
    <w:abstractNumId w:val="6"/>
  </w:num>
  <w:num w:numId="45" w16cid:durableId="95753810">
    <w:abstractNumId w:val="41"/>
  </w:num>
  <w:num w:numId="46" w16cid:durableId="858935151">
    <w:abstractNumId w:val="9"/>
  </w:num>
  <w:num w:numId="47" w16cid:durableId="1817143298">
    <w:abstractNumId w:val="4"/>
  </w:num>
  <w:num w:numId="48" w16cid:durableId="1836333333">
    <w:abstractNumId w:val="36"/>
  </w:num>
  <w:num w:numId="49" w16cid:durableId="99690824">
    <w:abstractNumId w:val="8"/>
  </w:num>
  <w:num w:numId="50" w16cid:durableId="22546169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01E16"/>
    <w:rsid w:val="00002F47"/>
    <w:rsid w:val="00004F1F"/>
    <w:rsid w:val="000061B4"/>
    <w:rsid w:val="00015547"/>
    <w:rsid w:val="00016905"/>
    <w:rsid w:val="00017BB2"/>
    <w:rsid w:val="000216D6"/>
    <w:rsid w:val="00022E3F"/>
    <w:rsid w:val="00024635"/>
    <w:rsid w:val="00026D88"/>
    <w:rsid w:val="00030CA1"/>
    <w:rsid w:val="00030DA5"/>
    <w:rsid w:val="00033397"/>
    <w:rsid w:val="000342C7"/>
    <w:rsid w:val="0003547C"/>
    <w:rsid w:val="00035DB0"/>
    <w:rsid w:val="00040095"/>
    <w:rsid w:val="000425F1"/>
    <w:rsid w:val="000548D9"/>
    <w:rsid w:val="000552CE"/>
    <w:rsid w:val="0005563E"/>
    <w:rsid w:val="00056639"/>
    <w:rsid w:val="00056BEA"/>
    <w:rsid w:val="00065B77"/>
    <w:rsid w:val="0007182C"/>
    <w:rsid w:val="00072F2A"/>
    <w:rsid w:val="00073A89"/>
    <w:rsid w:val="00074704"/>
    <w:rsid w:val="00077CD8"/>
    <w:rsid w:val="00080512"/>
    <w:rsid w:val="00083F0D"/>
    <w:rsid w:val="00093CF2"/>
    <w:rsid w:val="000944C6"/>
    <w:rsid w:val="00097E4A"/>
    <w:rsid w:val="000A097C"/>
    <w:rsid w:val="000A0D2D"/>
    <w:rsid w:val="000A10FE"/>
    <w:rsid w:val="000A3911"/>
    <w:rsid w:val="000A5EDC"/>
    <w:rsid w:val="000A6850"/>
    <w:rsid w:val="000B1730"/>
    <w:rsid w:val="000B6E68"/>
    <w:rsid w:val="000B77FC"/>
    <w:rsid w:val="000B7BCF"/>
    <w:rsid w:val="000C23DE"/>
    <w:rsid w:val="000C2D7F"/>
    <w:rsid w:val="000C3246"/>
    <w:rsid w:val="000C3CBB"/>
    <w:rsid w:val="000C556D"/>
    <w:rsid w:val="000C5654"/>
    <w:rsid w:val="000C73C9"/>
    <w:rsid w:val="000D19F0"/>
    <w:rsid w:val="000D376D"/>
    <w:rsid w:val="000D4DE6"/>
    <w:rsid w:val="000D58AB"/>
    <w:rsid w:val="000D5983"/>
    <w:rsid w:val="000E1528"/>
    <w:rsid w:val="000E1649"/>
    <w:rsid w:val="000E501B"/>
    <w:rsid w:val="000E6A96"/>
    <w:rsid w:val="000E7FAF"/>
    <w:rsid w:val="000F1BE6"/>
    <w:rsid w:val="000F7148"/>
    <w:rsid w:val="000F734D"/>
    <w:rsid w:val="000F7E8C"/>
    <w:rsid w:val="0010285E"/>
    <w:rsid w:val="00103BF8"/>
    <w:rsid w:val="001075B7"/>
    <w:rsid w:val="00115F68"/>
    <w:rsid w:val="00122A0D"/>
    <w:rsid w:val="0012423E"/>
    <w:rsid w:val="00125EBC"/>
    <w:rsid w:val="0012734C"/>
    <w:rsid w:val="00131C74"/>
    <w:rsid w:val="00133DDD"/>
    <w:rsid w:val="001370F2"/>
    <w:rsid w:val="00140993"/>
    <w:rsid w:val="00141556"/>
    <w:rsid w:val="00141A3D"/>
    <w:rsid w:val="001471DE"/>
    <w:rsid w:val="001525B2"/>
    <w:rsid w:val="00152EF6"/>
    <w:rsid w:val="001549DD"/>
    <w:rsid w:val="001549E0"/>
    <w:rsid w:val="001550D6"/>
    <w:rsid w:val="00163EFF"/>
    <w:rsid w:val="001646CD"/>
    <w:rsid w:val="001650AE"/>
    <w:rsid w:val="00166B54"/>
    <w:rsid w:val="00166EA0"/>
    <w:rsid w:val="0017204A"/>
    <w:rsid w:val="00172C0A"/>
    <w:rsid w:val="0017573D"/>
    <w:rsid w:val="00175B58"/>
    <w:rsid w:val="001838E8"/>
    <w:rsid w:val="0018627E"/>
    <w:rsid w:val="00192A19"/>
    <w:rsid w:val="00194CD0"/>
    <w:rsid w:val="001A0531"/>
    <w:rsid w:val="001A4A66"/>
    <w:rsid w:val="001B08B3"/>
    <w:rsid w:val="001B265E"/>
    <w:rsid w:val="001B2BC8"/>
    <w:rsid w:val="001B5EF5"/>
    <w:rsid w:val="001B7208"/>
    <w:rsid w:val="001C051C"/>
    <w:rsid w:val="001C4281"/>
    <w:rsid w:val="001D0D3F"/>
    <w:rsid w:val="001D3A7D"/>
    <w:rsid w:val="001E29EF"/>
    <w:rsid w:val="001E39D1"/>
    <w:rsid w:val="001E47DA"/>
    <w:rsid w:val="001F0F28"/>
    <w:rsid w:val="001F168B"/>
    <w:rsid w:val="001F2566"/>
    <w:rsid w:val="001F3A0E"/>
    <w:rsid w:val="001F70B7"/>
    <w:rsid w:val="00200F4A"/>
    <w:rsid w:val="00201E1D"/>
    <w:rsid w:val="00202C60"/>
    <w:rsid w:val="00204301"/>
    <w:rsid w:val="002068A3"/>
    <w:rsid w:val="00206ECA"/>
    <w:rsid w:val="00215754"/>
    <w:rsid w:val="002225A8"/>
    <w:rsid w:val="0022437A"/>
    <w:rsid w:val="00225F6D"/>
    <w:rsid w:val="0022606D"/>
    <w:rsid w:val="002305DD"/>
    <w:rsid w:val="00232F8B"/>
    <w:rsid w:val="00235850"/>
    <w:rsid w:val="00235E78"/>
    <w:rsid w:val="00240BAD"/>
    <w:rsid w:val="00242C2A"/>
    <w:rsid w:val="00243BC7"/>
    <w:rsid w:val="00245630"/>
    <w:rsid w:val="00247C67"/>
    <w:rsid w:val="00247EE5"/>
    <w:rsid w:val="0025117A"/>
    <w:rsid w:val="00251D25"/>
    <w:rsid w:val="00254CAB"/>
    <w:rsid w:val="002553C2"/>
    <w:rsid w:val="00256099"/>
    <w:rsid w:val="00261D7C"/>
    <w:rsid w:val="002623FC"/>
    <w:rsid w:val="0026242B"/>
    <w:rsid w:val="00263835"/>
    <w:rsid w:val="00265AA7"/>
    <w:rsid w:val="00265BB0"/>
    <w:rsid w:val="0027221B"/>
    <w:rsid w:val="00273356"/>
    <w:rsid w:val="002747EC"/>
    <w:rsid w:val="00274ABB"/>
    <w:rsid w:val="00275691"/>
    <w:rsid w:val="00275EEE"/>
    <w:rsid w:val="00277FA8"/>
    <w:rsid w:val="0028136F"/>
    <w:rsid w:val="002836DA"/>
    <w:rsid w:val="00283C41"/>
    <w:rsid w:val="002855BF"/>
    <w:rsid w:val="0028583D"/>
    <w:rsid w:val="00286601"/>
    <w:rsid w:val="0028696F"/>
    <w:rsid w:val="00286D42"/>
    <w:rsid w:val="00286FC6"/>
    <w:rsid w:val="002876FC"/>
    <w:rsid w:val="0029418F"/>
    <w:rsid w:val="002950B8"/>
    <w:rsid w:val="002953B2"/>
    <w:rsid w:val="002970EE"/>
    <w:rsid w:val="002A00A0"/>
    <w:rsid w:val="002A72B3"/>
    <w:rsid w:val="002B033A"/>
    <w:rsid w:val="002B0400"/>
    <w:rsid w:val="002B23DA"/>
    <w:rsid w:val="002B3567"/>
    <w:rsid w:val="002B62F7"/>
    <w:rsid w:val="002C48EE"/>
    <w:rsid w:val="002C5B40"/>
    <w:rsid w:val="002C5E1D"/>
    <w:rsid w:val="002D100D"/>
    <w:rsid w:val="002D3D26"/>
    <w:rsid w:val="002E0164"/>
    <w:rsid w:val="002E1692"/>
    <w:rsid w:val="002E221D"/>
    <w:rsid w:val="002E254F"/>
    <w:rsid w:val="002E47CB"/>
    <w:rsid w:val="002E602D"/>
    <w:rsid w:val="002F0805"/>
    <w:rsid w:val="002F0879"/>
    <w:rsid w:val="002F0D22"/>
    <w:rsid w:val="002F4933"/>
    <w:rsid w:val="00301267"/>
    <w:rsid w:val="003072CA"/>
    <w:rsid w:val="0031187D"/>
    <w:rsid w:val="003172DC"/>
    <w:rsid w:val="0031757F"/>
    <w:rsid w:val="00322738"/>
    <w:rsid w:val="00323684"/>
    <w:rsid w:val="00325121"/>
    <w:rsid w:val="00325BD0"/>
    <w:rsid w:val="00326069"/>
    <w:rsid w:val="00326E06"/>
    <w:rsid w:val="003273A3"/>
    <w:rsid w:val="00332F7B"/>
    <w:rsid w:val="00333769"/>
    <w:rsid w:val="00333D26"/>
    <w:rsid w:val="0034085E"/>
    <w:rsid w:val="00341E0A"/>
    <w:rsid w:val="003428A6"/>
    <w:rsid w:val="00342C12"/>
    <w:rsid w:val="0034306D"/>
    <w:rsid w:val="00343B84"/>
    <w:rsid w:val="003449F4"/>
    <w:rsid w:val="003454FC"/>
    <w:rsid w:val="0034796E"/>
    <w:rsid w:val="00347C3F"/>
    <w:rsid w:val="003545C0"/>
    <w:rsid w:val="0035462D"/>
    <w:rsid w:val="0035728D"/>
    <w:rsid w:val="00357347"/>
    <w:rsid w:val="003617A3"/>
    <w:rsid w:val="00363177"/>
    <w:rsid w:val="0036324B"/>
    <w:rsid w:val="003702F7"/>
    <w:rsid w:val="0037036E"/>
    <w:rsid w:val="00372706"/>
    <w:rsid w:val="00376F40"/>
    <w:rsid w:val="0037740C"/>
    <w:rsid w:val="003800A8"/>
    <w:rsid w:val="00382EB4"/>
    <w:rsid w:val="003861AD"/>
    <w:rsid w:val="00392408"/>
    <w:rsid w:val="00395682"/>
    <w:rsid w:val="003A22F8"/>
    <w:rsid w:val="003A4F0F"/>
    <w:rsid w:val="003A589A"/>
    <w:rsid w:val="003B1463"/>
    <w:rsid w:val="003B3FB3"/>
    <w:rsid w:val="003B76AC"/>
    <w:rsid w:val="003B77E9"/>
    <w:rsid w:val="003C02BF"/>
    <w:rsid w:val="003C3457"/>
    <w:rsid w:val="003C3E8D"/>
    <w:rsid w:val="003C457D"/>
    <w:rsid w:val="003C4E37"/>
    <w:rsid w:val="003C702A"/>
    <w:rsid w:val="003D0555"/>
    <w:rsid w:val="003D4C35"/>
    <w:rsid w:val="003D5EAA"/>
    <w:rsid w:val="003D7BCD"/>
    <w:rsid w:val="003E1194"/>
    <w:rsid w:val="003E1288"/>
    <w:rsid w:val="003E16BE"/>
    <w:rsid w:val="003E18E2"/>
    <w:rsid w:val="003E7223"/>
    <w:rsid w:val="003E75A0"/>
    <w:rsid w:val="003F0A6F"/>
    <w:rsid w:val="003F139D"/>
    <w:rsid w:val="003F3FF5"/>
    <w:rsid w:val="003F4E51"/>
    <w:rsid w:val="003F6AB8"/>
    <w:rsid w:val="003F7B46"/>
    <w:rsid w:val="00401855"/>
    <w:rsid w:val="00401D4B"/>
    <w:rsid w:val="004074A5"/>
    <w:rsid w:val="004074EF"/>
    <w:rsid w:val="00411759"/>
    <w:rsid w:val="004128E3"/>
    <w:rsid w:val="00432CCD"/>
    <w:rsid w:val="004354B1"/>
    <w:rsid w:val="00442EBF"/>
    <w:rsid w:val="00443B2F"/>
    <w:rsid w:val="0044402E"/>
    <w:rsid w:val="00444604"/>
    <w:rsid w:val="0044493E"/>
    <w:rsid w:val="00446387"/>
    <w:rsid w:val="00447282"/>
    <w:rsid w:val="004512B5"/>
    <w:rsid w:val="00452B69"/>
    <w:rsid w:val="004555C1"/>
    <w:rsid w:val="00455831"/>
    <w:rsid w:val="0046025D"/>
    <w:rsid w:val="00460CFD"/>
    <w:rsid w:val="004621A3"/>
    <w:rsid w:val="00463A5E"/>
    <w:rsid w:val="00464695"/>
    <w:rsid w:val="00464A0D"/>
    <w:rsid w:val="00464C3B"/>
    <w:rsid w:val="004675B7"/>
    <w:rsid w:val="00472D8A"/>
    <w:rsid w:val="00474D7F"/>
    <w:rsid w:val="00483E64"/>
    <w:rsid w:val="00485B62"/>
    <w:rsid w:val="004900FA"/>
    <w:rsid w:val="00491BD7"/>
    <w:rsid w:val="004931AF"/>
    <w:rsid w:val="004931BD"/>
    <w:rsid w:val="004A4720"/>
    <w:rsid w:val="004A5C7C"/>
    <w:rsid w:val="004A6DEB"/>
    <w:rsid w:val="004A7E86"/>
    <w:rsid w:val="004B350C"/>
    <w:rsid w:val="004B36A0"/>
    <w:rsid w:val="004B7ECA"/>
    <w:rsid w:val="004C004C"/>
    <w:rsid w:val="004C0EDA"/>
    <w:rsid w:val="004C5539"/>
    <w:rsid w:val="004D3578"/>
    <w:rsid w:val="004D380D"/>
    <w:rsid w:val="004D3F58"/>
    <w:rsid w:val="004D441B"/>
    <w:rsid w:val="004D5E47"/>
    <w:rsid w:val="004E0C6E"/>
    <w:rsid w:val="004E18C9"/>
    <w:rsid w:val="004E213A"/>
    <w:rsid w:val="004E21FC"/>
    <w:rsid w:val="004E2826"/>
    <w:rsid w:val="004F1A1D"/>
    <w:rsid w:val="004F27B2"/>
    <w:rsid w:val="004F339B"/>
    <w:rsid w:val="00503171"/>
    <w:rsid w:val="00504BC4"/>
    <w:rsid w:val="00505E5D"/>
    <w:rsid w:val="005153FE"/>
    <w:rsid w:val="0051561D"/>
    <w:rsid w:val="00523391"/>
    <w:rsid w:val="005240A4"/>
    <w:rsid w:val="00531C12"/>
    <w:rsid w:val="00534DA0"/>
    <w:rsid w:val="00536F55"/>
    <w:rsid w:val="005370B8"/>
    <w:rsid w:val="00540B31"/>
    <w:rsid w:val="00543E6C"/>
    <w:rsid w:val="00544635"/>
    <w:rsid w:val="00553963"/>
    <w:rsid w:val="00553F96"/>
    <w:rsid w:val="00554E99"/>
    <w:rsid w:val="0055602F"/>
    <w:rsid w:val="0055646B"/>
    <w:rsid w:val="005623BF"/>
    <w:rsid w:val="005638E7"/>
    <w:rsid w:val="00565087"/>
    <w:rsid w:val="0056573F"/>
    <w:rsid w:val="005658D2"/>
    <w:rsid w:val="00565BE9"/>
    <w:rsid w:val="00571CE2"/>
    <w:rsid w:val="0057434A"/>
    <w:rsid w:val="00575F7A"/>
    <w:rsid w:val="00576D81"/>
    <w:rsid w:val="0058035D"/>
    <w:rsid w:val="00580A8A"/>
    <w:rsid w:val="00585B99"/>
    <w:rsid w:val="0059588B"/>
    <w:rsid w:val="005A058B"/>
    <w:rsid w:val="005A0B32"/>
    <w:rsid w:val="005A173C"/>
    <w:rsid w:val="005A27D5"/>
    <w:rsid w:val="005A4971"/>
    <w:rsid w:val="005B0EB6"/>
    <w:rsid w:val="005B1232"/>
    <w:rsid w:val="005B16F2"/>
    <w:rsid w:val="005B2EEF"/>
    <w:rsid w:val="005B50A5"/>
    <w:rsid w:val="005C02C2"/>
    <w:rsid w:val="005C1F8D"/>
    <w:rsid w:val="005C2C0B"/>
    <w:rsid w:val="005C2D8F"/>
    <w:rsid w:val="005C4AD9"/>
    <w:rsid w:val="005C4E07"/>
    <w:rsid w:val="005C5183"/>
    <w:rsid w:val="005C6542"/>
    <w:rsid w:val="005C65EE"/>
    <w:rsid w:val="005C6A59"/>
    <w:rsid w:val="005D19E1"/>
    <w:rsid w:val="005D3C1F"/>
    <w:rsid w:val="005D4274"/>
    <w:rsid w:val="005D66C7"/>
    <w:rsid w:val="005D6B80"/>
    <w:rsid w:val="005D6C57"/>
    <w:rsid w:val="005D705E"/>
    <w:rsid w:val="005E14B9"/>
    <w:rsid w:val="005E3888"/>
    <w:rsid w:val="005E47FB"/>
    <w:rsid w:val="005E57FC"/>
    <w:rsid w:val="005E674B"/>
    <w:rsid w:val="005F1303"/>
    <w:rsid w:val="005F2D44"/>
    <w:rsid w:val="005F3C5C"/>
    <w:rsid w:val="005F5E53"/>
    <w:rsid w:val="006040DF"/>
    <w:rsid w:val="00605E3E"/>
    <w:rsid w:val="00606DA9"/>
    <w:rsid w:val="00607E99"/>
    <w:rsid w:val="0061046D"/>
    <w:rsid w:val="00611566"/>
    <w:rsid w:val="00611745"/>
    <w:rsid w:val="00611D47"/>
    <w:rsid w:val="00615EA5"/>
    <w:rsid w:val="00616099"/>
    <w:rsid w:val="006165E1"/>
    <w:rsid w:val="00617F14"/>
    <w:rsid w:val="00623595"/>
    <w:rsid w:val="00625C13"/>
    <w:rsid w:val="00626872"/>
    <w:rsid w:val="00634BE4"/>
    <w:rsid w:val="00636C34"/>
    <w:rsid w:val="006374BD"/>
    <w:rsid w:val="00637B85"/>
    <w:rsid w:val="00640649"/>
    <w:rsid w:val="00640D61"/>
    <w:rsid w:val="00642A14"/>
    <w:rsid w:val="00643FFC"/>
    <w:rsid w:val="006475B4"/>
    <w:rsid w:val="0065641C"/>
    <w:rsid w:val="00656E1E"/>
    <w:rsid w:val="00656F59"/>
    <w:rsid w:val="0065786E"/>
    <w:rsid w:val="006604E4"/>
    <w:rsid w:val="00663A26"/>
    <w:rsid w:val="00663CBD"/>
    <w:rsid w:val="00671643"/>
    <w:rsid w:val="00673E71"/>
    <w:rsid w:val="006756CB"/>
    <w:rsid w:val="006808C8"/>
    <w:rsid w:val="0068337B"/>
    <w:rsid w:val="00683A82"/>
    <w:rsid w:val="006869D9"/>
    <w:rsid w:val="006877FB"/>
    <w:rsid w:val="00690624"/>
    <w:rsid w:val="006926EF"/>
    <w:rsid w:val="00692D28"/>
    <w:rsid w:val="00696793"/>
    <w:rsid w:val="00697749"/>
    <w:rsid w:val="006A0601"/>
    <w:rsid w:val="006A0AAC"/>
    <w:rsid w:val="006A2193"/>
    <w:rsid w:val="006B0663"/>
    <w:rsid w:val="006B31B7"/>
    <w:rsid w:val="006B36A5"/>
    <w:rsid w:val="006B4195"/>
    <w:rsid w:val="006B57B3"/>
    <w:rsid w:val="006B72E1"/>
    <w:rsid w:val="006C0CD0"/>
    <w:rsid w:val="006C2009"/>
    <w:rsid w:val="006C54B5"/>
    <w:rsid w:val="006D0DF3"/>
    <w:rsid w:val="006D1E24"/>
    <w:rsid w:val="006E0D35"/>
    <w:rsid w:val="006E4B5D"/>
    <w:rsid w:val="006E4CBA"/>
    <w:rsid w:val="006E72D7"/>
    <w:rsid w:val="006F094B"/>
    <w:rsid w:val="006F2797"/>
    <w:rsid w:val="006F72B8"/>
    <w:rsid w:val="007006E8"/>
    <w:rsid w:val="00702BDF"/>
    <w:rsid w:val="00703D02"/>
    <w:rsid w:val="0070468D"/>
    <w:rsid w:val="00705A47"/>
    <w:rsid w:val="00711E0C"/>
    <w:rsid w:val="0071326C"/>
    <w:rsid w:val="007159F7"/>
    <w:rsid w:val="007160BA"/>
    <w:rsid w:val="00716AF8"/>
    <w:rsid w:val="00716D27"/>
    <w:rsid w:val="007179A6"/>
    <w:rsid w:val="00720B9A"/>
    <w:rsid w:val="00726775"/>
    <w:rsid w:val="00726DA1"/>
    <w:rsid w:val="00727152"/>
    <w:rsid w:val="007318F1"/>
    <w:rsid w:val="007328B6"/>
    <w:rsid w:val="00734A5B"/>
    <w:rsid w:val="00734E30"/>
    <w:rsid w:val="00735D1E"/>
    <w:rsid w:val="00737349"/>
    <w:rsid w:val="00740F7A"/>
    <w:rsid w:val="00741EC5"/>
    <w:rsid w:val="007427F0"/>
    <w:rsid w:val="00743525"/>
    <w:rsid w:val="007436EB"/>
    <w:rsid w:val="00743778"/>
    <w:rsid w:val="00744334"/>
    <w:rsid w:val="00744E76"/>
    <w:rsid w:val="007476DB"/>
    <w:rsid w:val="007504D8"/>
    <w:rsid w:val="00752C23"/>
    <w:rsid w:val="0075565E"/>
    <w:rsid w:val="00757D40"/>
    <w:rsid w:val="00760852"/>
    <w:rsid w:val="00760B7C"/>
    <w:rsid w:val="00761BBB"/>
    <w:rsid w:val="007640FA"/>
    <w:rsid w:val="00764FE6"/>
    <w:rsid w:val="00765A81"/>
    <w:rsid w:val="0076616F"/>
    <w:rsid w:val="007713AE"/>
    <w:rsid w:val="00771A79"/>
    <w:rsid w:val="00774362"/>
    <w:rsid w:val="00774846"/>
    <w:rsid w:val="00775DAF"/>
    <w:rsid w:val="00780B43"/>
    <w:rsid w:val="00781F0F"/>
    <w:rsid w:val="00782170"/>
    <w:rsid w:val="007843AF"/>
    <w:rsid w:val="00784D80"/>
    <w:rsid w:val="00784DF1"/>
    <w:rsid w:val="00784F57"/>
    <w:rsid w:val="00786632"/>
    <w:rsid w:val="0078727C"/>
    <w:rsid w:val="007901CD"/>
    <w:rsid w:val="00791828"/>
    <w:rsid w:val="0079258E"/>
    <w:rsid w:val="0079415C"/>
    <w:rsid w:val="00797D4B"/>
    <w:rsid w:val="007A348D"/>
    <w:rsid w:val="007A3A67"/>
    <w:rsid w:val="007A4F3D"/>
    <w:rsid w:val="007B3766"/>
    <w:rsid w:val="007C095F"/>
    <w:rsid w:val="007C11CE"/>
    <w:rsid w:val="007C1636"/>
    <w:rsid w:val="007C44AF"/>
    <w:rsid w:val="007C5935"/>
    <w:rsid w:val="007C5C3C"/>
    <w:rsid w:val="007D04F0"/>
    <w:rsid w:val="007D130F"/>
    <w:rsid w:val="007D3B84"/>
    <w:rsid w:val="007D4541"/>
    <w:rsid w:val="007D5902"/>
    <w:rsid w:val="007E1275"/>
    <w:rsid w:val="007E1664"/>
    <w:rsid w:val="007E2D33"/>
    <w:rsid w:val="007E4483"/>
    <w:rsid w:val="007E4C8A"/>
    <w:rsid w:val="007E77AE"/>
    <w:rsid w:val="007E7CFE"/>
    <w:rsid w:val="007F2047"/>
    <w:rsid w:val="007F2676"/>
    <w:rsid w:val="007F472D"/>
    <w:rsid w:val="007F6171"/>
    <w:rsid w:val="00802106"/>
    <w:rsid w:val="00802341"/>
    <w:rsid w:val="008028A4"/>
    <w:rsid w:val="00806520"/>
    <w:rsid w:val="00807509"/>
    <w:rsid w:val="0081310D"/>
    <w:rsid w:val="00815739"/>
    <w:rsid w:val="00823645"/>
    <w:rsid w:val="008238B1"/>
    <w:rsid w:val="00826399"/>
    <w:rsid w:val="00830106"/>
    <w:rsid w:val="00830CAF"/>
    <w:rsid w:val="00830D05"/>
    <w:rsid w:val="008319B9"/>
    <w:rsid w:val="00831D49"/>
    <w:rsid w:val="00834283"/>
    <w:rsid w:val="0083566B"/>
    <w:rsid w:val="00840916"/>
    <w:rsid w:val="00841A43"/>
    <w:rsid w:val="00843598"/>
    <w:rsid w:val="00843676"/>
    <w:rsid w:val="008501F6"/>
    <w:rsid w:val="00851611"/>
    <w:rsid w:val="00852F7C"/>
    <w:rsid w:val="00853EDD"/>
    <w:rsid w:val="00854548"/>
    <w:rsid w:val="0085677E"/>
    <w:rsid w:val="008604EE"/>
    <w:rsid w:val="0086131D"/>
    <w:rsid w:val="008644AB"/>
    <w:rsid w:val="008644C3"/>
    <w:rsid w:val="00867BDC"/>
    <w:rsid w:val="00867CCD"/>
    <w:rsid w:val="0087352F"/>
    <w:rsid w:val="0087401D"/>
    <w:rsid w:val="00874DC2"/>
    <w:rsid w:val="008768CA"/>
    <w:rsid w:val="00880559"/>
    <w:rsid w:val="00882302"/>
    <w:rsid w:val="0088257B"/>
    <w:rsid w:val="008840E9"/>
    <w:rsid w:val="0089226F"/>
    <w:rsid w:val="00894D11"/>
    <w:rsid w:val="008A050A"/>
    <w:rsid w:val="008A5E77"/>
    <w:rsid w:val="008A77AA"/>
    <w:rsid w:val="008B67BB"/>
    <w:rsid w:val="008B7AE4"/>
    <w:rsid w:val="008C2835"/>
    <w:rsid w:val="008C31D7"/>
    <w:rsid w:val="008C484F"/>
    <w:rsid w:val="008C490B"/>
    <w:rsid w:val="008C6390"/>
    <w:rsid w:val="008D0966"/>
    <w:rsid w:val="008D3916"/>
    <w:rsid w:val="008D56FE"/>
    <w:rsid w:val="008E0B99"/>
    <w:rsid w:val="008E1579"/>
    <w:rsid w:val="008E4231"/>
    <w:rsid w:val="008E5DA8"/>
    <w:rsid w:val="008F1AEE"/>
    <w:rsid w:val="008F44E9"/>
    <w:rsid w:val="00900170"/>
    <w:rsid w:val="0090271F"/>
    <w:rsid w:val="00903D8C"/>
    <w:rsid w:val="009102F0"/>
    <w:rsid w:val="00913D4D"/>
    <w:rsid w:val="00917919"/>
    <w:rsid w:val="00920649"/>
    <w:rsid w:val="00921644"/>
    <w:rsid w:val="00923D3F"/>
    <w:rsid w:val="009315A6"/>
    <w:rsid w:val="00932D27"/>
    <w:rsid w:val="009343D0"/>
    <w:rsid w:val="00935DFC"/>
    <w:rsid w:val="00936BF2"/>
    <w:rsid w:val="00937B3B"/>
    <w:rsid w:val="009413F7"/>
    <w:rsid w:val="00941EA2"/>
    <w:rsid w:val="00942DC1"/>
    <w:rsid w:val="00942EC2"/>
    <w:rsid w:val="00943857"/>
    <w:rsid w:val="00945E78"/>
    <w:rsid w:val="00950B57"/>
    <w:rsid w:val="00954BCB"/>
    <w:rsid w:val="00955021"/>
    <w:rsid w:val="009563AD"/>
    <w:rsid w:val="009569F3"/>
    <w:rsid w:val="00957254"/>
    <w:rsid w:val="00961B32"/>
    <w:rsid w:val="00962263"/>
    <w:rsid w:val="00962A05"/>
    <w:rsid w:val="0096582D"/>
    <w:rsid w:val="00971683"/>
    <w:rsid w:val="00972F4B"/>
    <w:rsid w:val="00972FD7"/>
    <w:rsid w:val="00974BB0"/>
    <w:rsid w:val="00974EE1"/>
    <w:rsid w:val="009814EC"/>
    <w:rsid w:val="00984588"/>
    <w:rsid w:val="00991A89"/>
    <w:rsid w:val="0099467D"/>
    <w:rsid w:val="00996BCB"/>
    <w:rsid w:val="009A2487"/>
    <w:rsid w:val="009A4DBA"/>
    <w:rsid w:val="009A6E4F"/>
    <w:rsid w:val="009A7B0E"/>
    <w:rsid w:val="009B02FD"/>
    <w:rsid w:val="009B08D5"/>
    <w:rsid w:val="009B3D25"/>
    <w:rsid w:val="009B6931"/>
    <w:rsid w:val="009C2E29"/>
    <w:rsid w:val="009C4D5C"/>
    <w:rsid w:val="009C6291"/>
    <w:rsid w:val="009C6546"/>
    <w:rsid w:val="009D08F2"/>
    <w:rsid w:val="009D0A28"/>
    <w:rsid w:val="009D22B5"/>
    <w:rsid w:val="009D235A"/>
    <w:rsid w:val="009D55AA"/>
    <w:rsid w:val="009D563D"/>
    <w:rsid w:val="009E618D"/>
    <w:rsid w:val="009E62AF"/>
    <w:rsid w:val="009F1C1F"/>
    <w:rsid w:val="009F3B54"/>
    <w:rsid w:val="009F405C"/>
    <w:rsid w:val="009F48B7"/>
    <w:rsid w:val="009F5A0B"/>
    <w:rsid w:val="009F71C9"/>
    <w:rsid w:val="009F7AC3"/>
    <w:rsid w:val="009F7E13"/>
    <w:rsid w:val="009F7E6E"/>
    <w:rsid w:val="00A0036A"/>
    <w:rsid w:val="00A10F02"/>
    <w:rsid w:val="00A15129"/>
    <w:rsid w:val="00A205A9"/>
    <w:rsid w:val="00A2090B"/>
    <w:rsid w:val="00A20935"/>
    <w:rsid w:val="00A2292F"/>
    <w:rsid w:val="00A22BD9"/>
    <w:rsid w:val="00A23C51"/>
    <w:rsid w:val="00A24027"/>
    <w:rsid w:val="00A2736F"/>
    <w:rsid w:val="00A3482F"/>
    <w:rsid w:val="00A41415"/>
    <w:rsid w:val="00A41897"/>
    <w:rsid w:val="00A43200"/>
    <w:rsid w:val="00A44DDD"/>
    <w:rsid w:val="00A52FE2"/>
    <w:rsid w:val="00A53724"/>
    <w:rsid w:val="00A559F6"/>
    <w:rsid w:val="00A5612A"/>
    <w:rsid w:val="00A62F63"/>
    <w:rsid w:val="00A636EE"/>
    <w:rsid w:val="00A66026"/>
    <w:rsid w:val="00A66F12"/>
    <w:rsid w:val="00A673A2"/>
    <w:rsid w:val="00A6787C"/>
    <w:rsid w:val="00A708C4"/>
    <w:rsid w:val="00A710BA"/>
    <w:rsid w:val="00A71BCD"/>
    <w:rsid w:val="00A742D7"/>
    <w:rsid w:val="00A74606"/>
    <w:rsid w:val="00A76892"/>
    <w:rsid w:val="00A779DE"/>
    <w:rsid w:val="00A80565"/>
    <w:rsid w:val="00A805A6"/>
    <w:rsid w:val="00A814E6"/>
    <w:rsid w:val="00A81531"/>
    <w:rsid w:val="00A82346"/>
    <w:rsid w:val="00A8361A"/>
    <w:rsid w:val="00A92BF5"/>
    <w:rsid w:val="00A92C01"/>
    <w:rsid w:val="00A94651"/>
    <w:rsid w:val="00A95B04"/>
    <w:rsid w:val="00A9671C"/>
    <w:rsid w:val="00A96B39"/>
    <w:rsid w:val="00A9714D"/>
    <w:rsid w:val="00AA2920"/>
    <w:rsid w:val="00AA4AF0"/>
    <w:rsid w:val="00AA4EBF"/>
    <w:rsid w:val="00AA6462"/>
    <w:rsid w:val="00AA7F84"/>
    <w:rsid w:val="00AB2F90"/>
    <w:rsid w:val="00AB38FE"/>
    <w:rsid w:val="00AB3B97"/>
    <w:rsid w:val="00AB5AC5"/>
    <w:rsid w:val="00AB6AAB"/>
    <w:rsid w:val="00AC4A53"/>
    <w:rsid w:val="00AC54A4"/>
    <w:rsid w:val="00AC713C"/>
    <w:rsid w:val="00AD0338"/>
    <w:rsid w:val="00AD0520"/>
    <w:rsid w:val="00AD13BB"/>
    <w:rsid w:val="00AD4BCF"/>
    <w:rsid w:val="00AE0119"/>
    <w:rsid w:val="00AE13E7"/>
    <w:rsid w:val="00AE38C5"/>
    <w:rsid w:val="00AE489F"/>
    <w:rsid w:val="00AF2C78"/>
    <w:rsid w:val="00AF4A8E"/>
    <w:rsid w:val="00AF53FD"/>
    <w:rsid w:val="00AF6E37"/>
    <w:rsid w:val="00AF72FB"/>
    <w:rsid w:val="00AF78D5"/>
    <w:rsid w:val="00B002D6"/>
    <w:rsid w:val="00B0454F"/>
    <w:rsid w:val="00B048BC"/>
    <w:rsid w:val="00B07AF5"/>
    <w:rsid w:val="00B07C6B"/>
    <w:rsid w:val="00B07F94"/>
    <w:rsid w:val="00B1063A"/>
    <w:rsid w:val="00B15449"/>
    <w:rsid w:val="00B170F2"/>
    <w:rsid w:val="00B17360"/>
    <w:rsid w:val="00B21241"/>
    <w:rsid w:val="00B21E3F"/>
    <w:rsid w:val="00B325E7"/>
    <w:rsid w:val="00B352C9"/>
    <w:rsid w:val="00B3761D"/>
    <w:rsid w:val="00B4120D"/>
    <w:rsid w:val="00B432C7"/>
    <w:rsid w:val="00B436C1"/>
    <w:rsid w:val="00B43841"/>
    <w:rsid w:val="00B468AC"/>
    <w:rsid w:val="00B477C9"/>
    <w:rsid w:val="00B51B07"/>
    <w:rsid w:val="00B52D72"/>
    <w:rsid w:val="00B534F1"/>
    <w:rsid w:val="00B53FA8"/>
    <w:rsid w:val="00B60664"/>
    <w:rsid w:val="00B62836"/>
    <w:rsid w:val="00B64779"/>
    <w:rsid w:val="00B64B70"/>
    <w:rsid w:val="00B64CEB"/>
    <w:rsid w:val="00B66BFE"/>
    <w:rsid w:val="00B67307"/>
    <w:rsid w:val="00B732CF"/>
    <w:rsid w:val="00B73414"/>
    <w:rsid w:val="00B73DB2"/>
    <w:rsid w:val="00B746AA"/>
    <w:rsid w:val="00B92F76"/>
    <w:rsid w:val="00B93BA3"/>
    <w:rsid w:val="00B93DF2"/>
    <w:rsid w:val="00B9672A"/>
    <w:rsid w:val="00B9781E"/>
    <w:rsid w:val="00BA0015"/>
    <w:rsid w:val="00BA0833"/>
    <w:rsid w:val="00BA0E15"/>
    <w:rsid w:val="00BA1793"/>
    <w:rsid w:val="00BA2C44"/>
    <w:rsid w:val="00BA7A87"/>
    <w:rsid w:val="00BB1455"/>
    <w:rsid w:val="00BB55CC"/>
    <w:rsid w:val="00BB5BED"/>
    <w:rsid w:val="00BB6AE0"/>
    <w:rsid w:val="00BB73AA"/>
    <w:rsid w:val="00BC048A"/>
    <w:rsid w:val="00BC0A09"/>
    <w:rsid w:val="00BC13A9"/>
    <w:rsid w:val="00BC218A"/>
    <w:rsid w:val="00BC3430"/>
    <w:rsid w:val="00BD2942"/>
    <w:rsid w:val="00BD36B4"/>
    <w:rsid w:val="00BD617D"/>
    <w:rsid w:val="00BE0717"/>
    <w:rsid w:val="00BE12E5"/>
    <w:rsid w:val="00BE17A0"/>
    <w:rsid w:val="00BE328D"/>
    <w:rsid w:val="00BE4386"/>
    <w:rsid w:val="00BE6D75"/>
    <w:rsid w:val="00BF3303"/>
    <w:rsid w:val="00BF33B4"/>
    <w:rsid w:val="00BF5E4B"/>
    <w:rsid w:val="00BF73DD"/>
    <w:rsid w:val="00BF79F1"/>
    <w:rsid w:val="00C02DF2"/>
    <w:rsid w:val="00C02E9D"/>
    <w:rsid w:val="00C03035"/>
    <w:rsid w:val="00C03508"/>
    <w:rsid w:val="00C056D9"/>
    <w:rsid w:val="00C07BD9"/>
    <w:rsid w:val="00C275BC"/>
    <w:rsid w:val="00C302C8"/>
    <w:rsid w:val="00C32F60"/>
    <w:rsid w:val="00C33079"/>
    <w:rsid w:val="00C3584F"/>
    <w:rsid w:val="00C364DC"/>
    <w:rsid w:val="00C365F1"/>
    <w:rsid w:val="00C37140"/>
    <w:rsid w:val="00C42291"/>
    <w:rsid w:val="00C43156"/>
    <w:rsid w:val="00C43B31"/>
    <w:rsid w:val="00C45681"/>
    <w:rsid w:val="00C5003D"/>
    <w:rsid w:val="00C50536"/>
    <w:rsid w:val="00C5407D"/>
    <w:rsid w:val="00C55EB7"/>
    <w:rsid w:val="00C565A3"/>
    <w:rsid w:val="00C633EC"/>
    <w:rsid w:val="00C659CE"/>
    <w:rsid w:val="00C724A1"/>
    <w:rsid w:val="00C72E23"/>
    <w:rsid w:val="00C73C06"/>
    <w:rsid w:val="00C81489"/>
    <w:rsid w:val="00C8179E"/>
    <w:rsid w:val="00C83E20"/>
    <w:rsid w:val="00C84ED9"/>
    <w:rsid w:val="00C9019B"/>
    <w:rsid w:val="00C90A0D"/>
    <w:rsid w:val="00C9122F"/>
    <w:rsid w:val="00C96960"/>
    <w:rsid w:val="00CA25EA"/>
    <w:rsid w:val="00CA3D0C"/>
    <w:rsid w:val="00CB1253"/>
    <w:rsid w:val="00CB14E8"/>
    <w:rsid w:val="00CB33D0"/>
    <w:rsid w:val="00CB6651"/>
    <w:rsid w:val="00CB6887"/>
    <w:rsid w:val="00CB6C2F"/>
    <w:rsid w:val="00CB72FD"/>
    <w:rsid w:val="00CC3D35"/>
    <w:rsid w:val="00CC51EB"/>
    <w:rsid w:val="00CD19DA"/>
    <w:rsid w:val="00CD320E"/>
    <w:rsid w:val="00CD3B71"/>
    <w:rsid w:val="00CD47FF"/>
    <w:rsid w:val="00CD4C7B"/>
    <w:rsid w:val="00CD799A"/>
    <w:rsid w:val="00CE1AA4"/>
    <w:rsid w:val="00CE34AC"/>
    <w:rsid w:val="00CE7505"/>
    <w:rsid w:val="00CF1B45"/>
    <w:rsid w:val="00CF23F8"/>
    <w:rsid w:val="00CF33C0"/>
    <w:rsid w:val="00CF34F2"/>
    <w:rsid w:val="00CF7595"/>
    <w:rsid w:val="00CF7791"/>
    <w:rsid w:val="00D00B98"/>
    <w:rsid w:val="00D02FA1"/>
    <w:rsid w:val="00D03C47"/>
    <w:rsid w:val="00D05AAC"/>
    <w:rsid w:val="00D11329"/>
    <w:rsid w:val="00D143E8"/>
    <w:rsid w:val="00D15F1E"/>
    <w:rsid w:val="00D22038"/>
    <w:rsid w:val="00D254BD"/>
    <w:rsid w:val="00D26580"/>
    <w:rsid w:val="00D27C73"/>
    <w:rsid w:val="00D313E1"/>
    <w:rsid w:val="00D32679"/>
    <w:rsid w:val="00D33510"/>
    <w:rsid w:val="00D34C48"/>
    <w:rsid w:val="00D36C1E"/>
    <w:rsid w:val="00D41219"/>
    <w:rsid w:val="00D42F4C"/>
    <w:rsid w:val="00D4500E"/>
    <w:rsid w:val="00D45717"/>
    <w:rsid w:val="00D46583"/>
    <w:rsid w:val="00D46A11"/>
    <w:rsid w:val="00D47A49"/>
    <w:rsid w:val="00D52653"/>
    <w:rsid w:val="00D60F66"/>
    <w:rsid w:val="00D61F9B"/>
    <w:rsid w:val="00D7226B"/>
    <w:rsid w:val="00D738D6"/>
    <w:rsid w:val="00D75463"/>
    <w:rsid w:val="00D75D7E"/>
    <w:rsid w:val="00D80795"/>
    <w:rsid w:val="00D82284"/>
    <w:rsid w:val="00D82D53"/>
    <w:rsid w:val="00D8371E"/>
    <w:rsid w:val="00D842D6"/>
    <w:rsid w:val="00D84E85"/>
    <w:rsid w:val="00D8791D"/>
    <w:rsid w:val="00D87E00"/>
    <w:rsid w:val="00D908B4"/>
    <w:rsid w:val="00D9134D"/>
    <w:rsid w:val="00D94B48"/>
    <w:rsid w:val="00D97CD9"/>
    <w:rsid w:val="00DA0EF1"/>
    <w:rsid w:val="00DA23B9"/>
    <w:rsid w:val="00DA2F77"/>
    <w:rsid w:val="00DA361A"/>
    <w:rsid w:val="00DA58E4"/>
    <w:rsid w:val="00DA7A03"/>
    <w:rsid w:val="00DB1818"/>
    <w:rsid w:val="00DB2784"/>
    <w:rsid w:val="00DB39EE"/>
    <w:rsid w:val="00DC0997"/>
    <w:rsid w:val="00DC27C2"/>
    <w:rsid w:val="00DC309B"/>
    <w:rsid w:val="00DC45EE"/>
    <w:rsid w:val="00DC4A14"/>
    <w:rsid w:val="00DC4DA2"/>
    <w:rsid w:val="00DC5D16"/>
    <w:rsid w:val="00DC5D41"/>
    <w:rsid w:val="00DD16F7"/>
    <w:rsid w:val="00DD4DE4"/>
    <w:rsid w:val="00DD7D5B"/>
    <w:rsid w:val="00DE1406"/>
    <w:rsid w:val="00DE2455"/>
    <w:rsid w:val="00DE4A34"/>
    <w:rsid w:val="00DE7CF5"/>
    <w:rsid w:val="00DF07C8"/>
    <w:rsid w:val="00DF114D"/>
    <w:rsid w:val="00DF18A7"/>
    <w:rsid w:val="00DF2BF3"/>
    <w:rsid w:val="00E012BB"/>
    <w:rsid w:val="00E036B8"/>
    <w:rsid w:val="00E04305"/>
    <w:rsid w:val="00E07638"/>
    <w:rsid w:val="00E07838"/>
    <w:rsid w:val="00E11CD8"/>
    <w:rsid w:val="00E13885"/>
    <w:rsid w:val="00E14372"/>
    <w:rsid w:val="00E14F68"/>
    <w:rsid w:val="00E15BB7"/>
    <w:rsid w:val="00E176AD"/>
    <w:rsid w:val="00E22AD7"/>
    <w:rsid w:val="00E2344C"/>
    <w:rsid w:val="00E24BF8"/>
    <w:rsid w:val="00E261F1"/>
    <w:rsid w:val="00E31310"/>
    <w:rsid w:val="00E340BC"/>
    <w:rsid w:val="00E354BC"/>
    <w:rsid w:val="00E3694F"/>
    <w:rsid w:val="00E42328"/>
    <w:rsid w:val="00E42F29"/>
    <w:rsid w:val="00E4531D"/>
    <w:rsid w:val="00E46418"/>
    <w:rsid w:val="00E50704"/>
    <w:rsid w:val="00E51F8B"/>
    <w:rsid w:val="00E52BF7"/>
    <w:rsid w:val="00E6084D"/>
    <w:rsid w:val="00E60BFE"/>
    <w:rsid w:val="00E62835"/>
    <w:rsid w:val="00E67653"/>
    <w:rsid w:val="00E703F0"/>
    <w:rsid w:val="00E73B22"/>
    <w:rsid w:val="00E75909"/>
    <w:rsid w:val="00E77645"/>
    <w:rsid w:val="00E852FF"/>
    <w:rsid w:val="00E8574F"/>
    <w:rsid w:val="00E9011A"/>
    <w:rsid w:val="00E90922"/>
    <w:rsid w:val="00E90ABE"/>
    <w:rsid w:val="00E90F37"/>
    <w:rsid w:val="00E926E0"/>
    <w:rsid w:val="00E968B3"/>
    <w:rsid w:val="00E97860"/>
    <w:rsid w:val="00EA1D56"/>
    <w:rsid w:val="00EA22F8"/>
    <w:rsid w:val="00EA6127"/>
    <w:rsid w:val="00EA6251"/>
    <w:rsid w:val="00EA7131"/>
    <w:rsid w:val="00EA7B2C"/>
    <w:rsid w:val="00EB04EF"/>
    <w:rsid w:val="00EB2DD8"/>
    <w:rsid w:val="00EB3405"/>
    <w:rsid w:val="00EB5424"/>
    <w:rsid w:val="00EB67D7"/>
    <w:rsid w:val="00EB6D2F"/>
    <w:rsid w:val="00EB7034"/>
    <w:rsid w:val="00EC4A25"/>
    <w:rsid w:val="00EC4F41"/>
    <w:rsid w:val="00EC77F5"/>
    <w:rsid w:val="00EC7889"/>
    <w:rsid w:val="00ED096C"/>
    <w:rsid w:val="00ED22FF"/>
    <w:rsid w:val="00ED4282"/>
    <w:rsid w:val="00EE01C6"/>
    <w:rsid w:val="00EE0A1E"/>
    <w:rsid w:val="00EE0EE2"/>
    <w:rsid w:val="00EE4C1E"/>
    <w:rsid w:val="00EE6A94"/>
    <w:rsid w:val="00F025A2"/>
    <w:rsid w:val="00F0296C"/>
    <w:rsid w:val="00F02EDB"/>
    <w:rsid w:val="00F0312F"/>
    <w:rsid w:val="00F1099E"/>
    <w:rsid w:val="00F16D67"/>
    <w:rsid w:val="00F2026E"/>
    <w:rsid w:val="00F2210A"/>
    <w:rsid w:val="00F2336F"/>
    <w:rsid w:val="00F26D30"/>
    <w:rsid w:val="00F3299C"/>
    <w:rsid w:val="00F34547"/>
    <w:rsid w:val="00F37743"/>
    <w:rsid w:val="00F419FE"/>
    <w:rsid w:val="00F451E4"/>
    <w:rsid w:val="00F5052E"/>
    <w:rsid w:val="00F50AD0"/>
    <w:rsid w:val="00F50F16"/>
    <w:rsid w:val="00F51553"/>
    <w:rsid w:val="00F54A3D"/>
    <w:rsid w:val="00F55726"/>
    <w:rsid w:val="00F641E7"/>
    <w:rsid w:val="00F643B3"/>
    <w:rsid w:val="00F65286"/>
    <w:rsid w:val="00F653B8"/>
    <w:rsid w:val="00F6540D"/>
    <w:rsid w:val="00F76A8F"/>
    <w:rsid w:val="00F76F8F"/>
    <w:rsid w:val="00F87067"/>
    <w:rsid w:val="00FA1266"/>
    <w:rsid w:val="00FA4DAD"/>
    <w:rsid w:val="00FB0D35"/>
    <w:rsid w:val="00FB1081"/>
    <w:rsid w:val="00FB1581"/>
    <w:rsid w:val="00FB2BEA"/>
    <w:rsid w:val="00FB325A"/>
    <w:rsid w:val="00FB4401"/>
    <w:rsid w:val="00FB477B"/>
    <w:rsid w:val="00FB7668"/>
    <w:rsid w:val="00FB7E06"/>
    <w:rsid w:val="00FB7FE9"/>
    <w:rsid w:val="00FC0127"/>
    <w:rsid w:val="00FC1192"/>
    <w:rsid w:val="00FC202D"/>
    <w:rsid w:val="00FC360C"/>
    <w:rsid w:val="00FC53BF"/>
    <w:rsid w:val="00FC6713"/>
    <w:rsid w:val="00FC6DB7"/>
    <w:rsid w:val="00FD0D71"/>
    <w:rsid w:val="00FD1798"/>
    <w:rsid w:val="00FD7DF1"/>
    <w:rsid w:val="00FE6142"/>
    <w:rsid w:val="00FF29D2"/>
    <w:rsid w:val="00FF4BAA"/>
    <w:rsid w:val="00FF7BCD"/>
    <w:rsid w:val="0CEEA8EA"/>
    <w:rsid w:val="431B0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chartTrackingRefBased/>
  <w15:docId w15:val="{1272C275-BF15-47AA-A13B-5FC1D1CEC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99"/>
    <w:qFormat/>
    <w:rsid w:val="00017BB2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17BB2"/>
    <w:rPr>
      <w:rFonts w:ascii="Times" w:eastAsia="Batang" w:hAnsi="Times"/>
      <w:szCs w:val="24"/>
      <w:lang w:val="en-GB" w:eastAsia="x-none"/>
    </w:rPr>
  </w:style>
  <w:style w:type="character" w:styleId="CommentReference">
    <w:name w:val="annotation reference"/>
    <w:rsid w:val="00B325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B325E7"/>
  </w:style>
  <w:style w:type="character" w:customStyle="1" w:styleId="CommentTextChar">
    <w:name w:val="Comment Text Char"/>
    <w:link w:val="CommentText"/>
    <w:rsid w:val="00B325E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325E7"/>
    <w:rPr>
      <w:b/>
      <w:bCs/>
    </w:rPr>
  </w:style>
  <w:style w:type="character" w:customStyle="1" w:styleId="CommentSubjectChar">
    <w:name w:val="Comment Subject Char"/>
    <w:link w:val="CommentSubject"/>
    <w:rsid w:val="00B325E7"/>
    <w:rPr>
      <w:b/>
      <w:bCs/>
      <w:lang w:val="en-GB"/>
    </w:rPr>
  </w:style>
  <w:style w:type="paragraph" w:styleId="Caption">
    <w:name w:val="caption"/>
    <w:basedOn w:val="Normal"/>
    <w:next w:val="Normal"/>
    <w:unhideWhenUsed/>
    <w:qFormat/>
    <w:rsid w:val="00341E0A"/>
    <w:rPr>
      <w:b/>
      <w:bCs/>
    </w:rPr>
  </w:style>
  <w:style w:type="character" w:customStyle="1" w:styleId="B10">
    <w:name w:val="B1 (文字)"/>
    <w:link w:val="B1"/>
    <w:qFormat/>
    <w:rsid w:val="00EE0EE2"/>
    <w:rPr>
      <w:lang w:val="en-GB"/>
    </w:rPr>
  </w:style>
  <w:style w:type="character" w:customStyle="1" w:styleId="B1Char">
    <w:name w:val="B1 Char"/>
    <w:qFormat/>
    <w:locked/>
    <w:rsid w:val="00BE12E5"/>
    <w:rPr>
      <w:lang w:eastAsia="en-US"/>
    </w:rPr>
  </w:style>
  <w:style w:type="character" w:customStyle="1" w:styleId="Heading2Char">
    <w:name w:val="Heading 2 Char"/>
    <w:link w:val="Heading2"/>
    <w:rsid w:val="00B0454F"/>
    <w:rPr>
      <w:rFonts w:ascii="Arial" w:hAnsi="Arial"/>
      <w:sz w:val="32"/>
      <w:lang w:val="en-GB"/>
    </w:rPr>
  </w:style>
  <w:style w:type="character" w:customStyle="1" w:styleId="normaltextrun">
    <w:name w:val="normaltextrun"/>
    <w:basedOn w:val="DefaultParagraphFont"/>
    <w:rsid w:val="002C48EE"/>
  </w:style>
  <w:style w:type="paragraph" w:styleId="Revision">
    <w:name w:val="Revision"/>
    <w:hidden/>
    <w:uiPriority w:val="99"/>
    <w:semiHidden/>
    <w:rsid w:val="00DC45EE"/>
    <w:rPr>
      <w:lang w:val="en-GB"/>
    </w:rPr>
  </w:style>
  <w:style w:type="character" w:customStyle="1" w:styleId="Heading1Char">
    <w:name w:val="Heading 1 Char"/>
    <w:link w:val="Heading1"/>
    <w:rsid w:val="00DD16F7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56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23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172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868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2158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01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5017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94758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7262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0641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28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177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4536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93238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1137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73982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53464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28352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727615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61935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86154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5075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73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9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55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7615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39796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7611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078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53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504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13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176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484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98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7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22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5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8317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667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62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003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89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72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00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78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197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7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4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61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509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28374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3271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79590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64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133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8142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26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7891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864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40854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48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963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42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1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0566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38798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2311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56173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2658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8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59015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42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7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39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39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36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740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355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70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4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5419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211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060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011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346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582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95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45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67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2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3363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505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99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02765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334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63302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001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7708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177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10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6570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7614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73331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7288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98641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959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638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0867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650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4977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674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9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237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363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447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56778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8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85912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382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693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2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227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7596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7345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2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0658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726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4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7569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05141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558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167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265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97221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09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473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5395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0f7fe758-25a2-4b9d-b1bc-4619ae1c61aa">
      <Terms xmlns="http://schemas.microsoft.com/office/infopath/2007/PartnerControls"/>
    </lcf76f155ced4ddcb4097134ff3c332f>
    <_dlc_DocId xmlns="71c5aaf6-e6ce-465b-b873-5148d2a4c105">RBI5PAMIO524-1118738441-7751</_dlc_DocId>
    <_dlc_DocIdUrl xmlns="71c5aaf6-e6ce-465b-b873-5148d2a4c105">
      <Url>https://nokia.sharepoint.com/sites/gxp/_layouts/15/DocIdRedir.aspx?ID=RBI5PAMIO524-1118738441-7751</Url>
      <Description>RBI5PAMIO524-1118738441-7751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23F2F2588D934EB71A0B913FF6C651" ma:contentTypeVersion="16" ma:contentTypeDescription="Create a new document." ma:contentTypeScope="" ma:versionID="0709f41ebc1c1837fbe6be2954fee15c">
  <xsd:schema xmlns:xsd="http://www.w3.org/2001/XMLSchema" xmlns:xs="http://www.w3.org/2001/XMLSchema" xmlns:p="http://schemas.microsoft.com/office/2006/metadata/properties" xmlns:ns2="71c5aaf6-e6ce-465b-b873-5148d2a4c105" xmlns:ns3="0f7fe758-25a2-4b9d-b1bc-4619ae1c61aa" xmlns:ns4="7275bb01-7583-478d-bc14-e839a2dd5989" targetNamespace="http://schemas.microsoft.com/office/2006/metadata/properties" ma:root="true" ma:fieldsID="cadcb172599a80f6d2e3a4e04fc1607e" ns2:_="" ns3:_="" ns4:_="">
    <xsd:import namespace="71c5aaf6-e6ce-465b-b873-5148d2a4c105"/>
    <xsd:import namespace="0f7fe758-25a2-4b9d-b1bc-4619ae1c61aa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7fe758-25a2-4b9d-b1bc-4619ae1c61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3D5417B1-18D2-4241-8503-AD5986F1304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7147477-ECE5-4663-B6D7-1ED61E13BC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1866DC-6E7E-4B72-85E9-4FB978A3F665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0f7fe758-25a2-4b9d-b1bc-4619ae1c61aa"/>
  </ds:schemaRefs>
</ds:datastoreItem>
</file>

<file path=customXml/itemProps4.xml><?xml version="1.0" encoding="utf-8"?>
<ds:datastoreItem xmlns:ds="http://schemas.openxmlformats.org/officeDocument/2006/customXml" ds:itemID="{9D1F2333-DEBE-40D5-85A8-BFE46138F5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f7fe758-25a2-4b9d-b1bc-4619ae1c61aa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85422DB-6936-4F99-B856-ED60F1148E6A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1416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4</cp:revision>
  <dcterms:created xsi:type="dcterms:W3CDTF">2024-10-02T22:52:00Z</dcterms:created>
  <dcterms:modified xsi:type="dcterms:W3CDTF">2024-10-03T00:27:00Z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0x0101004023F2F2588D934EB71A0B913FF6C651</vt:lpwstr>
  </property>
  <property fmtid="{D5CDD505-2E9C-101B-9397-08002B2CF9AE}" pid="3" name="_dlc_DocIdItemGuid">
    <vt:lpwstr>75029d56-9836-475d-8615-cc5f628f409b</vt:lpwstr>
  </property>
  <property fmtid="{D5CDD505-2E9C-101B-9397-08002B2CF9AE}" pid="4" name="MediaServiceImageTags">
    <vt:lpwstr/>
  </property>
</Properties>
</file>